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3A12B8" w14:textId="51294866" w:rsidR="006E21F6" w:rsidRPr="002C731C" w:rsidRDefault="002C731C" w:rsidP="002C731C">
      <w:r w:rsidRPr="002C731C">
        <w:rPr>
          <w:rFonts w:ascii="Cambria" w:eastAsia="Times New Roman" w:hAnsi="Cambria" w:cs="Times New Roman"/>
          <w:noProof/>
          <w:sz w:val="56"/>
          <w:szCs w:val="56"/>
        </w:rPr>
        <w:drawing>
          <wp:anchor distT="0" distB="0" distL="114300" distR="114300" simplePos="0" relativeHeight="251642880" behindDoc="0" locked="0" layoutInCell="1" allowOverlap="1" wp14:anchorId="183A165D" wp14:editId="03EA0E98">
            <wp:simplePos x="0" y="0"/>
            <wp:positionH relativeFrom="margin">
              <wp:posOffset>-267970</wp:posOffset>
            </wp:positionH>
            <wp:positionV relativeFrom="margin">
              <wp:posOffset>-218349</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proofErr w:type="gramStart"/>
      <w:r w:rsidR="00633E1D">
        <w:t>f</w:t>
      </w:r>
      <w:proofErr w:type="gramEnd"/>
    </w:p>
    <w:p w14:paraId="183A12B9" w14:textId="77777777" w:rsidR="006E21F6" w:rsidRPr="002C731C" w:rsidRDefault="006E21F6" w:rsidP="002C731C"/>
    <w:p w14:paraId="183A12BA" w14:textId="77777777" w:rsidR="006E21F6" w:rsidRPr="002C731C" w:rsidRDefault="006E21F6" w:rsidP="002C731C"/>
    <w:p w14:paraId="183A12BB" w14:textId="77777777" w:rsidR="006E21F6" w:rsidRPr="002C731C" w:rsidRDefault="006E21F6" w:rsidP="002C731C"/>
    <w:p w14:paraId="183A12BC" w14:textId="77777777" w:rsidR="006E21F6" w:rsidRPr="002C731C" w:rsidRDefault="006E21F6" w:rsidP="002C731C"/>
    <w:p w14:paraId="183A12BD" w14:textId="77777777" w:rsidR="006E21F6" w:rsidRPr="002C731C" w:rsidRDefault="006E21F6" w:rsidP="002C731C"/>
    <w:p w14:paraId="183A12BE" w14:textId="77777777" w:rsidR="006E21F6" w:rsidRPr="002C731C" w:rsidRDefault="006E21F6" w:rsidP="002C731C"/>
    <w:p w14:paraId="183A12BF" w14:textId="77777777" w:rsidR="00462E0D" w:rsidRPr="002C731C" w:rsidRDefault="00462E0D" w:rsidP="002C731C"/>
    <w:p w14:paraId="183A12C0" w14:textId="77777777" w:rsidR="00462E0D" w:rsidRPr="002C731C" w:rsidRDefault="00462E0D" w:rsidP="002C731C"/>
    <w:p w14:paraId="183A12C1" w14:textId="0997B62B" w:rsidR="003B3B1F" w:rsidRPr="00BC4224" w:rsidRDefault="006E21F6" w:rsidP="009E1E43">
      <w:pPr>
        <w:spacing w:after="0"/>
        <w:jc w:val="center"/>
        <w:rPr>
          <w:rFonts w:asciiTheme="majorHAnsi" w:hAnsiTheme="majorHAnsi" w:cs="Arial"/>
          <w:b/>
          <w:sz w:val="96"/>
          <w:szCs w:val="56"/>
        </w:rPr>
      </w:pPr>
      <w:r w:rsidRPr="00BC4224">
        <w:rPr>
          <w:rFonts w:asciiTheme="majorHAnsi" w:hAnsiTheme="majorHAnsi" w:cs="Arial"/>
          <w:b/>
          <w:sz w:val="96"/>
          <w:szCs w:val="56"/>
        </w:rPr>
        <w:t xml:space="preserve">Self-Paced Training Exercises: </w:t>
      </w:r>
      <w:r w:rsidR="008A17A6" w:rsidRPr="00BC4224">
        <w:rPr>
          <w:rFonts w:asciiTheme="majorHAnsi" w:hAnsiTheme="majorHAnsi" w:cs="Arial"/>
          <w:b/>
          <w:sz w:val="96"/>
          <w:szCs w:val="56"/>
        </w:rPr>
        <w:t>Santiago</w:t>
      </w:r>
    </w:p>
    <w:p w14:paraId="183A12C2" w14:textId="77777777" w:rsidR="007840E8" w:rsidRPr="00BC4224" w:rsidRDefault="007840E8" w:rsidP="002C731C"/>
    <w:p w14:paraId="183A12C3" w14:textId="77777777" w:rsidR="007840E8" w:rsidRPr="00BC4224" w:rsidRDefault="007840E8" w:rsidP="002C731C">
      <w:pPr>
        <w:rPr>
          <w:b/>
        </w:rPr>
      </w:pPr>
    </w:p>
    <w:p w14:paraId="1B7080D4" w14:textId="77777777" w:rsidR="002C731C" w:rsidRPr="00BC4224" w:rsidRDefault="002C731C" w:rsidP="002C731C"/>
    <w:p w14:paraId="460AFB6A" w14:textId="77777777" w:rsidR="002C731C" w:rsidRPr="00BC4224" w:rsidRDefault="002C731C" w:rsidP="002C731C"/>
    <w:p w14:paraId="2E5BE667" w14:textId="77777777" w:rsidR="002C731C" w:rsidRPr="00BC4224" w:rsidRDefault="002C731C" w:rsidP="002C731C"/>
    <w:p w14:paraId="7F00BDF7" w14:textId="77777777" w:rsidR="002C731C" w:rsidRPr="00BC4224" w:rsidRDefault="002C731C" w:rsidP="002C731C"/>
    <w:p w14:paraId="5A84AEF4" w14:textId="77777777" w:rsidR="002C731C" w:rsidRPr="00BC4224" w:rsidRDefault="002C731C" w:rsidP="002C731C"/>
    <w:p w14:paraId="2F38BB01" w14:textId="45730A74" w:rsidR="002C731C" w:rsidRPr="00BC4224" w:rsidRDefault="002C731C" w:rsidP="002C731C"/>
    <w:p w14:paraId="2E6AF293" w14:textId="19528C13" w:rsidR="002C731C" w:rsidRPr="00BC4224" w:rsidRDefault="009E1E43" w:rsidP="002C731C">
      <w:r w:rsidRPr="00BC4224">
        <w:rPr>
          <w:rFonts w:eastAsia="Times New Roman" w:cs="Times New Roman"/>
          <w:noProof/>
          <w:sz w:val="56"/>
          <w:szCs w:val="56"/>
        </w:rPr>
        <w:drawing>
          <wp:anchor distT="0" distB="0" distL="114300" distR="114300" simplePos="0" relativeHeight="251643904" behindDoc="0" locked="0" layoutInCell="1" allowOverlap="1" wp14:anchorId="183A165B" wp14:editId="453E8EE5">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38EF6A56" w14:textId="49F6BA36" w:rsidR="002C731C" w:rsidRPr="00BC4224" w:rsidRDefault="002C731C" w:rsidP="002C731C"/>
    <w:p w14:paraId="71FB1F8E" w14:textId="43CABB34" w:rsidR="002C731C" w:rsidRPr="00BC4224" w:rsidRDefault="002C731C" w:rsidP="002C731C">
      <w:pPr>
        <w:pStyle w:val="Footer"/>
      </w:pPr>
    </w:p>
    <w:p w14:paraId="0EB42B2C" w14:textId="77777777" w:rsidR="002C731C" w:rsidRPr="00BC4224" w:rsidRDefault="002C731C" w:rsidP="002C731C">
      <w:pPr>
        <w:sectPr w:rsidR="002C731C" w:rsidRPr="00BC4224" w:rsidSect="009E1E43">
          <w:footerReference w:type="default" r:id="rId15"/>
          <w:pgSz w:w="12240" w:h="15840" w:code="1"/>
          <w:pgMar w:top="1440" w:right="1440" w:bottom="1440" w:left="1440" w:header="576" w:footer="576" w:gutter="0"/>
          <w:cols w:space="720"/>
          <w:docGrid w:linePitch="360"/>
        </w:sectPr>
      </w:pPr>
    </w:p>
    <w:p w14:paraId="183A12C4" w14:textId="319394A1" w:rsidR="007840E8" w:rsidRPr="00BC4224" w:rsidRDefault="002C731C" w:rsidP="00072FEB">
      <w:pPr>
        <w:rPr>
          <w:rFonts w:asciiTheme="majorHAnsi" w:hAnsiTheme="majorHAnsi"/>
          <w:b/>
          <w:color w:val="1F497D" w:themeColor="text2"/>
          <w:sz w:val="40"/>
          <w:szCs w:val="40"/>
        </w:rPr>
      </w:pPr>
      <w:r w:rsidRPr="00BC4224">
        <w:rPr>
          <w:rFonts w:asciiTheme="majorHAnsi" w:hAnsiTheme="majorHAnsi"/>
          <w:b/>
          <w:color w:val="1F497D" w:themeColor="text2"/>
          <w:sz w:val="40"/>
          <w:szCs w:val="40"/>
        </w:rPr>
        <w:lastRenderedPageBreak/>
        <w:t>Table of Contents</w:t>
      </w:r>
      <w:bookmarkStart w:id="0" w:name="_GoBack"/>
      <w:bookmarkEnd w:id="0"/>
    </w:p>
    <w:p w14:paraId="2B6D66A3" w14:textId="77777777" w:rsidR="004956BD" w:rsidRDefault="00487D39">
      <w:pPr>
        <w:pStyle w:val="TOC1"/>
        <w:tabs>
          <w:tab w:val="right" w:leader="dot" w:pos="9350"/>
        </w:tabs>
        <w:rPr>
          <w:rFonts w:asciiTheme="minorHAnsi" w:eastAsiaTheme="minorEastAsia" w:hAnsiTheme="minorHAnsi"/>
          <w:noProof/>
        </w:rPr>
      </w:pPr>
      <w:r w:rsidRPr="00BC4224">
        <w:fldChar w:fldCharType="begin"/>
      </w:r>
      <w:r w:rsidRPr="00BC4224">
        <w:instrText xml:space="preserve"> TOC \o "1-3" \h \z \u </w:instrText>
      </w:r>
      <w:r w:rsidRPr="00BC4224">
        <w:fldChar w:fldCharType="separate"/>
      </w:r>
      <w:hyperlink w:anchor="_Toc955291" w:history="1">
        <w:r w:rsidR="004956BD" w:rsidRPr="00912F98">
          <w:rPr>
            <w:rStyle w:val="Hyperlink"/>
            <w:noProof/>
          </w:rPr>
          <w:t>Introduction to BenMAP-CE</w:t>
        </w:r>
        <w:r w:rsidR="004956BD">
          <w:rPr>
            <w:noProof/>
            <w:webHidden/>
          </w:rPr>
          <w:tab/>
        </w:r>
        <w:r w:rsidR="004956BD">
          <w:rPr>
            <w:noProof/>
            <w:webHidden/>
          </w:rPr>
          <w:fldChar w:fldCharType="begin"/>
        </w:r>
        <w:r w:rsidR="004956BD">
          <w:rPr>
            <w:noProof/>
            <w:webHidden/>
          </w:rPr>
          <w:instrText xml:space="preserve"> PAGEREF _Toc955291 \h </w:instrText>
        </w:r>
        <w:r w:rsidR="004956BD">
          <w:rPr>
            <w:noProof/>
            <w:webHidden/>
          </w:rPr>
        </w:r>
        <w:r w:rsidR="004956BD">
          <w:rPr>
            <w:noProof/>
            <w:webHidden/>
          </w:rPr>
          <w:fldChar w:fldCharType="separate"/>
        </w:r>
        <w:r w:rsidR="009A10A0">
          <w:rPr>
            <w:noProof/>
            <w:webHidden/>
          </w:rPr>
          <w:t>1</w:t>
        </w:r>
        <w:r w:rsidR="004956BD">
          <w:rPr>
            <w:noProof/>
            <w:webHidden/>
          </w:rPr>
          <w:fldChar w:fldCharType="end"/>
        </w:r>
      </w:hyperlink>
    </w:p>
    <w:p w14:paraId="1F073FDB" w14:textId="77777777" w:rsidR="004956BD" w:rsidRDefault="004956BD">
      <w:pPr>
        <w:pStyle w:val="TOC1"/>
        <w:tabs>
          <w:tab w:val="right" w:leader="dot" w:pos="9350"/>
        </w:tabs>
        <w:rPr>
          <w:rFonts w:asciiTheme="minorHAnsi" w:eastAsiaTheme="minorEastAsia" w:hAnsiTheme="minorHAnsi"/>
          <w:noProof/>
        </w:rPr>
      </w:pPr>
      <w:hyperlink w:anchor="_Toc955292" w:history="1">
        <w:r w:rsidRPr="00912F98">
          <w:rPr>
            <w:rStyle w:val="Hyperlink"/>
            <w:noProof/>
          </w:rPr>
          <w:t>About These Exercises</w:t>
        </w:r>
        <w:r>
          <w:rPr>
            <w:noProof/>
            <w:webHidden/>
          </w:rPr>
          <w:tab/>
        </w:r>
        <w:r>
          <w:rPr>
            <w:noProof/>
            <w:webHidden/>
          </w:rPr>
          <w:fldChar w:fldCharType="begin"/>
        </w:r>
        <w:r>
          <w:rPr>
            <w:noProof/>
            <w:webHidden/>
          </w:rPr>
          <w:instrText xml:space="preserve"> PAGEREF _Toc955292 \h </w:instrText>
        </w:r>
        <w:r>
          <w:rPr>
            <w:noProof/>
            <w:webHidden/>
          </w:rPr>
        </w:r>
        <w:r>
          <w:rPr>
            <w:noProof/>
            <w:webHidden/>
          </w:rPr>
          <w:fldChar w:fldCharType="separate"/>
        </w:r>
        <w:r w:rsidR="009A10A0">
          <w:rPr>
            <w:noProof/>
            <w:webHidden/>
          </w:rPr>
          <w:t>1</w:t>
        </w:r>
        <w:r>
          <w:rPr>
            <w:noProof/>
            <w:webHidden/>
          </w:rPr>
          <w:fldChar w:fldCharType="end"/>
        </w:r>
      </w:hyperlink>
    </w:p>
    <w:p w14:paraId="7429675B" w14:textId="77777777" w:rsidR="004956BD" w:rsidRDefault="004956BD">
      <w:pPr>
        <w:pStyle w:val="TOC1"/>
        <w:tabs>
          <w:tab w:val="right" w:leader="dot" w:pos="9350"/>
        </w:tabs>
        <w:rPr>
          <w:rFonts w:asciiTheme="minorHAnsi" w:eastAsiaTheme="minorEastAsia" w:hAnsiTheme="minorHAnsi"/>
          <w:noProof/>
        </w:rPr>
      </w:pPr>
      <w:hyperlink w:anchor="_Toc955293" w:history="1">
        <w:r w:rsidRPr="00912F98">
          <w:rPr>
            <w:rStyle w:val="Hyperlink"/>
            <w:noProof/>
          </w:rPr>
          <w:t>Exercise Scenario and Data Requirements</w:t>
        </w:r>
        <w:r>
          <w:rPr>
            <w:noProof/>
            <w:webHidden/>
          </w:rPr>
          <w:tab/>
        </w:r>
        <w:r>
          <w:rPr>
            <w:noProof/>
            <w:webHidden/>
          </w:rPr>
          <w:fldChar w:fldCharType="begin"/>
        </w:r>
        <w:r>
          <w:rPr>
            <w:noProof/>
            <w:webHidden/>
          </w:rPr>
          <w:instrText xml:space="preserve"> PAGEREF _Toc955293 \h </w:instrText>
        </w:r>
        <w:r>
          <w:rPr>
            <w:noProof/>
            <w:webHidden/>
          </w:rPr>
        </w:r>
        <w:r>
          <w:rPr>
            <w:noProof/>
            <w:webHidden/>
          </w:rPr>
          <w:fldChar w:fldCharType="separate"/>
        </w:r>
        <w:r w:rsidR="009A10A0">
          <w:rPr>
            <w:noProof/>
            <w:webHidden/>
          </w:rPr>
          <w:t>2</w:t>
        </w:r>
        <w:r>
          <w:rPr>
            <w:noProof/>
            <w:webHidden/>
          </w:rPr>
          <w:fldChar w:fldCharType="end"/>
        </w:r>
      </w:hyperlink>
    </w:p>
    <w:p w14:paraId="736F141A" w14:textId="77777777" w:rsidR="004956BD" w:rsidRDefault="004956BD">
      <w:pPr>
        <w:pStyle w:val="TOC1"/>
        <w:tabs>
          <w:tab w:val="right" w:leader="dot" w:pos="9350"/>
        </w:tabs>
        <w:rPr>
          <w:rFonts w:asciiTheme="minorHAnsi" w:eastAsiaTheme="minorEastAsia" w:hAnsiTheme="minorHAnsi"/>
          <w:noProof/>
        </w:rPr>
      </w:pPr>
      <w:hyperlink w:anchor="_Toc955294" w:history="1">
        <w:r w:rsidRPr="00912F98">
          <w:rPr>
            <w:rStyle w:val="Hyperlink"/>
            <w:noProof/>
          </w:rPr>
          <w:t>Additional Resources</w:t>
        </w:r>
        <w:r>
          <w:rPr>
            <w:noProof/>
            <w:webHidden/>
          </w:rPr>
          <w:tab/>
        </w:r>
        <w:r>
          <w:rPr>
            <w:noProof/>
            <w:webHidden/>
          </w:rPr>
          <w:fldChar w:fldCharType="begin"/>
        </w:r>
        <w:r>
          <w:rPr>
            <w:noProof/>
            <w:webHidden/>
          </w:rPr>
          <w:instrText xml:space="preserve"> PAGEREF _Toc955294 \h </w:instrText>
        </w:r>
        <w:r>
          <w:rPr>
            <w:noProof/>
            <w:webHidden/>
          </w:rPr>
        </w:r>
        <w:r>
          <w:rPr>
            <w:noProof/>
            <w:webHidden/>
          </w:rPr>
          <w:fldChar w:fldCharType="separate"/>
        </w:r>
        <w:r w:rsidR="009A10A0">
          <w:rPr>
            <w:noProof/>
            <w:webHidden/>
          </w:rPr>
          <w:t>2</w:t>
        </w:r>
        <w:r>
          <w:rPr>
            <w:noProof/>
            <w:webHidden/>
          </w:rPr>
          <w:fldChar w:fldCharType="end"/>
        </w:r>
      </w:hyperlink>
    </w:p>
    <w:p w14:paraId="07632801" w14:textId="77777777" w:rsidR="004956BD" w:rsidRDefault="004956BD">
      <w:pPr>
        <w:pStyle w:val="TOC1"/>
        <w:tabs>
          <w:tab w:val="right" w:leader="dot" w:pos="9350"/>
        </w:tabs>
        <w:rPr>
          <w:rFonts w:asciiTheme="minorHAnsi" w:eastAsiaTheme="minorEastAsia" w:hAnsiTheme="minorHAnsi"/>
          <w:noProof/>
        </w:rPr>
      </w:pPr>
      <w:hyperlink w:anchor="_Toc955295" w:history="1">
        <w:r w:rsidRPr="00912F98">
          <w:rPr>
            <w:rStyle w:val="Hyperlink"/>
            <w:noProof/>
          </w:rPr>
          <w:t>Section 1: Getting Started</w:t>
        </w:r>
        <w:r>
          <w:rPr>
            <w:noProof/>
            <w:webHidden/>
          </w:rPr>
          <w:tab/>
        </w:r>
        <w:r>
          <w:rPr>
            <w:noProof/>
            <w:webHidden/>
          </w:rPr>
          <w:fldChar w:fldCharType="begin"/>
        </w:r>
        <w:r>
          <w:rPr>
            <w:noProof/>
            <w:webHidden/>
          </w:rPr>
          <w:instrText xml:space="preserve"> PAGEREF _Toc955295 \h </w:instrText>
        </w:r>
        <w:r>
          <w:rPr>
            <w:noProof/>
            <w:webHidden/>
          </w:rPr>
        </w:r>
        <w:r>
          <w:rPr>
            <w:noProof/>
            <w:webHidden/>
          </w:rPr>
          <w:fldChar w:fldCharType="separate"/>
        </w:r>
        <w:r w:rsidR="009A10A0">
          <w:rPr>
            <w:noProof/>
            <w:webHidden/>
          </w:rPr>
          <w:t>4</w:t>
        </w:r>
        <w:r>
          <w:rPr>
            <w:noProof/>
            <w:webHidden/>
          </w:rPr>
          <w:fldChar w:fldCharType="end"/>
        </w:r>
      </w:hyperlink>
    </w:p>
    <w:p w14:paraId="020259E7" w14:textId="77777777" w:rsidR="004956BD" w:rsidRDefault="004956BD">
      <w:pPr>
        <w:pStyle w:val="TOC2"/>
        <w:tabs>
          <w:tab w:val="right" w:leader="dot" w:pos="9350"/>
        </w:tabs>
        <w:rPr>
          <w:rFonts w:asciiTheme="minorHAnsi" w:eastAsiaTheme="minorEastAsia" w:hAnsiTheme="minorHAnsi"/>
          <w:noProof/>
        </w:rPr>
      </w:pPr>
      <w:hyperlink w:anchor="_Toc955296" w:history="1">
        <w:r w:rsidRPr="00912F98">
          <w:rPr>
            <w:rStyle w:val="Hyperlink"/>
            <w:noProof/>
          </w:rPr>
          <w:t xml:space="preserve">1.1 </w:t>
        </w:r>
        <w:r>
          <w:rPr>
            <w:rFonts w:asciiTheme="minorHAnsi" w:eastAsiaTheme="minorEastAsia" w:hAnsiTheme="minorHAnsi"/>
            <w:noProof/>
          </w:rPr>
          <w:tab/>
        </w:r>
        <w:r w:rsidRPr="00912F98">
          <w:rPr>
            <w:rStyle w:val="Hyperlink"/>
            <w:noProof/>
          </w:rPr>
          <w:t>Installing BenMAP-CE</w:t>
        </w:r>
        <w:r>
          <w:rPr>
            <w:noProof/>
            <w:webHidden/>
          </w:rPr>
          <w:tab/>
        </w:r>
        <w:r>
          <w:rPr>
            <w:noProof/>
            <w:webHidden/>
          </w:rPr>
          <w:fldChar w:fldCharType="begin"/>
        </w:r>
        <w:r>
          <w:rPr>
            <w:noProof/>
            <w:webHidden/>
          </w:rPr>
          <w:instrText xml:space="preserve"> PAGEREF _Toc955296 \h </w:instrText>
        </w:r>
        <w:r>
          <w:rPr>
            <w:noProof/>
            <w:webHidden/>
          </w:rPr>
        </w:r>
        <w:r>
          <w:rPr>
            <w:noProof/>
            <w:webHidden/>
          </w:rPr>
          <w:fldChar w:fldCharType="separate"/>
        </w:r>
        <w:r w:rsidR="009A10A0">
          <w:rPr>
            <w:noProof/>
            <w:webHidden/>
          </w:rPr>
          <w:t>4</w:t>
        </w:r>
        <w:r>
          <w:rPr>
            <w:noProof/>
            <w:webHidden/>
          </w:rPr>
          <w:fldChar w:fldCharType="end"/>
        </w:r>
      </w:hyperlink>
    </w:p>
    <w:p w14:paraId="2F3F947D" w14:textId="77777777" w:rsidR="004956BD" w:rsidRDefault="004956BD">
      <w:pPr>
        <w:pStyle w:val="TOC2"/>
        <w:tabs>
          <w:tab w:val="right" w:leader="dot" w:pos="9350"/>
        </w:tabs>
        <w:rPr>
          <w:rFonts w:asciiTheme="minorHAnsi" w:eastAsiaTheme="minorEastAsia" w:hAnsiTheme="minorHAnsi"/>
          <w:noProof/>
        </w:rPr>
      </w:pPr>
      <w:hyperlink w:anchor="_Toc955297" w:history="1">
        <w:r w:rsidRPr="00912F98">
          <w:rPr>
            <w:rStyle w:val="Hyperlink"/>
            <w:noProof/>
          </w:rPr>
          <w:t xml:space="preserve">1.2 </w:t>
        </w:r>
        <w:r>
          <w:rPr>
            <w:rFonts w:asciiTheme="minorHAnsi" w:eastAsiaTheme="minorEastAsia" w:hAnsiTheme="minorHAnsi"/>
            <w:noProof/>
          </w:rPr>
          <w:tab/>
        </w:r>
        <w:r w:rsidRPr="00912F98">
          <w:rPr>
            <w:rStyle w:val="Hyperlink"/>
            <w:noProof/>
          </w:rPr>
          <w:t>Downloading Necessary Data Files</w:t>
        </w:r>
        <w:r>
          <w:rPr>
            <w:noProof/>
            <w:webHidden/>
          </w:rPr>
          <w:tab/>
        </w:r>
        <w:r>
          <w:rPr>
            <w:noProof/>
            <w:webHidden/>
          </w:rPr>
          <w:fldChar w:fldCharType="begin"/>
        </w:r>
        <w:r>
          <w:rPr>
            <w:noProof/>
            <w:webHidden/>
          </w:rPr>
          <w:instrText xml:space="preserve"> PAGEREF _Toc955297 \h </w:instrText>
        </w:r>
        <w:r>
          <w:rPr>
            <w:noProof/>
            <w:webHidden/>
          </w:rPr>
        </w:r>
        <w:r>
          <w:rPr>
            <w:noProof/>
            <w:webHidden/>
          </w:rPr>
          <w:fldChar w:fldCharType="separate"/>
        </w:r>
        <w:r w:rsidR="009A10A0">
          <w:rPr>
            <w:noProof/>
            <w:webHidden/>
          </w:rPr>
          <w:t>4</w:t>
        </w:r>
        <w:r>
          <w:rPr>
            <w:noProof/>
            <w:webHidden/>
          </w:rPr>
          <w:fldChar w:fldCharType="end"/>
        </w:r>
      </w:hyperlink>
    </w:p>
    <w:p w14:paraId="35304147" w14:textId="77777777" w:rsidR="004956BD" w:rsidRDefault="004956BD">
      <w:pPr>
        <w:pStyle w:val="TOC2"/>
        <w:tabs>
          <w:tab w:val="right" w:leader="dot" w:pos="9350"/>
        </w:tabs>
        <w:rPr>
          <w:rFonts w:asciiTheme="minorHAnsi" w:eastAsiaTheme="minorEastAsia" w:hAnsiTheme="minorHAnsi"/>
          <w:noProof/>
        </w:rPr>
      </w:pPr>
      <w:hyperlink w:anchor="_Toc955298" w:history="1">
        <w:r w:rsidRPr="00912F98">
          <w:rPr>
            <w:rStyle w:val="Hyperlink"/>
            <w:noProof/>
          </w:rPr>
          <w:t xml:space="preserve">1.3 </w:t>
        </w:r>
        <w:r>
          <w:rPr>
            <w:rFonts w:asciiTheme="minorHAnsi" w:eastAsiaTheme="minorEastAsia" w:hAnsiTheme="minorHAnsi"/>
            <w:noProof/>
          </w:rPr>
          <w:tab/>
        </w:r>
        <w:r w:rsidRPr="00912F98">
          <w:rPr>
            <w:rStyle w:val="Hyperlink"/>
            <w:noProof/>
          </w:rPr>
          <w:t>Opening BenMAP-CE</w:t>
        </w:r>
        <w:r>
          <w:rPr>
            <w:noProof/>
            <w:webHidden/>
          </w:rPr>
          <w:tab/>
        </w:r>
        <w:r>
          <w:rPr>
            <w:noProof/>
            <w:webHidden/>
          </w:rPr>
          <w:fldChar w:fldCharType="begin"/>
        </w:r>
        <w:r>
          <w:rPr>
            <w:noProof/>
            <w:webHidden/>
          </w:rPr>
          <w:instrText xml:space="preserve"> PAGEREF _Toc955298 \h </w:instrText>
        </w:r>
        <w:r>
          <w:rPr>
            <w:noProof/>
            <w:webHidden/>
          </w:rPr>
        </w:r>
        <w:r>
          <w:rPr>
            <w:noProof/>
            <w:webHidden/>
          </w:rPr>
          <w:fldChar w:fldCharType="separate"/>
        </w:r>
        <w:r w:rsidR="009A10A0">
          <w:rPr>
            <w:noProof/>
            <w:webHidden/>
          </w:rPr>
          <w:t>4</w:t>
        </w:r>
        <w:r>
          <w:rPr>
            <w:noProof/>
            <w:webHidden/>
          </w:rPr>
          <w:fldChar w:fldCharType="end"/>
        </w:r>
      </w:hyperlink>
    </w:p>
    <w:p w14:paraId="1744FE50" w14:textId="77777777" w:rsidR="004956BD" w:rsidRDefault="004956BD">
      <w:pPr>
        <w:pStyle w:val="TOC2"/>
        <w:tabs>
          <w:tab w:val="right" w:leader="dot" w:pos="9350"/>
        </w:tabs>
        <w:rPr>
          <w:rFonts w:asciiTheme="minorHAnsi" w:eastAsiaTheme="minorEastAsia" w:hAnsiTheme="minorHAnsi"/>
          <w:noProof/>
        </w:rPr>
      </w:pPr>
      <w:hyperlink w:anchor="_Toc955299" w:history="1">
        <w:r w:rsidRPr="00912F98">
          <w:rPr>
            <w:rStyle w:val="Hyperlink"/>
            <w:noProof/>
          </w:rPr>
          <w:t xml:space="preserve">1.4 </w:t>
        </w:r>
        <w:r>
          <w:rPr>
            <w:rFonts w:asciiTheme="minorHAnsi" w:eastAsiaTheme="minorEastAsia" w:hAnsiTheme="minorHAnsi"/>
            <w:noProof/>
          </w:rPr>
          <w:tab/>
        </w:r>
        <w:r w:rsidRPr="00912F98">
          <w:rPr>
            <w:rStyle w:val="Hyperlink"/>
            <w:noProof/>
          </w:rPr>
          <w:t>The BenMAP-CE Main Window</w:t>
        </w:r>
        <w:r>
          <w:rPr>
            <w:noProof/>
            <w:webHidden/>
          </w:rPr>
          <w:tab/>
        </w:r>
        <w:r>
          <w:rPr>
            <w:noProof/>
            <w:webHidden/>
          </w:rPr>
          <w:fldChar w:fldCharType="begin"/>
        </w:r>
        <w:r>
          <w:rPr>
            <w:noProof/>
            <w:webHidden/>
          </w:rPr>
          <w:instrText xml:space="preserve"> PAGEREF _Toc955299 \h </w:instrText>
        </w:r>
        <w:r>
          <w:rPr>
            <w:noProof/>
            <w:webHidden/>
          </w:rPr>
        </w:r>
        <w:r>
          <w:rPr>
            <w:noProof/>
            <w:webHidden/>
          </w:rPr>
          <w:fldChar w:fldCharType="separate"/>
        </w:r>
        <w:r w:rsidR="009A10A0">
          <w:rPr>
            <w:noProof/>
            <w:webHidden/>
          </w:rPr>
          <w:t>5</w:t>
        </w:r>
        <w:r>
          <w:rPr>
            <w:noProof/>
            <w:webHidden/>
          </w:rPr>
          <w:fldChar w:fldCharType="end"/>
        </w:r>
      </w:hyperlink>
    </w:p>
    <w:p w14:paraId="4CDCFB68" w14:textId="77777777" w:rsidR="004956BD" w:rsidRDefault="004956BD">
      <w:pPr>
        <w:pStyle w:val="TOC2"/>
        <w:tabs>
          <w:tab w:val="right" w:leader="dot" w:pos="9350"/>
        </w:tabs>
        <w:rPr>
          <w:rFonts w:asciiTheme="minorHAnsi" w:eastAsiaTheme="minorEastAsia" w:hAnsiTheme="minorHAnsi"/>
          <w:noProof/>
        </w:rPr>
      </w:pPr>
      <w:hyperlink w:anchor="_Toc955300" w:history="1">
        <w:r w:rsidRPr="00912F98">
          <w:rPr>
            <w:rStyle w:val="Hyperlink"/>
            <w:noProof/>
          </w:rPr>
          <w:t xml:space="preserve">1.5 </w:t>
        </w:r>
        <w:r>
          <w:rPr>
            <w:rFonts w:asciiTheme="minorHAnsi" w:eastAsiaTheme="minorEastAsia" w:hAnsiTheme="minorHAnsi"/>
            <w:noProof/>
          </w:rPr>
          <w:tab/>
        </w:r>
        <w:r w:rsidRPr="00912F98">
          <w:rPr>
            <w:rStyle w:val="Hyperlink"/>
            <w:noProof/>
          </w:rPr>
          <w:t xml:space="preserve">Saving BenMAP-CE Files </w:t>
        </w:r>
        <w:r>
          <w:rPr>
            <w:noProof/>
            <w:webHidden/>
          </w:rPr>
          <w:tab/>
        </w:r>
        <w:r>
          <w:rPr>
            <w:noProof/>
            <w:webHidden/>
          </w:rPr>
          <w:fldChar w:fldCharType="begin"/>
        </w:r>
        <w:r>
          <w:rPr>
            <w:noProof/>
            <w:webHidden/>
          </w:rPr>
          <w:instrText xml:space="preserve"> PAGEREF _Toc955300 \h </w:instrText>
        </w:r>
        <w:r>
          <w:rPr>
            <w:noProof/>
            <w:webHidden/>
          </w:rPr>
        </w:r>
        <w:r>
          <w:rPr>
            <w:noProof/>
            <w:webHidden/>
          </w:rPr>
          <w:fldChar w:fldCharType="separate"/>
        </w:r>
        <w:r w:rsidR="009A10A0">
          <w:rPr>
            <w:noProof/>
            <w:webHidden/>
          </w:rPr>
          <w:t>6</w:t>
        </w:r>
        <w:r>
          <w:rPr>
            <w:noProof/>
            <w:webHidden/>
          </w:rPr>
          <w:fldChar w:fldCharType="end"/>
        </w:r>
      </w:hyperlink>
    </w:p>
    <w:p w14:paraId="54A5B566" w14:textId="77777777" w:rsidR="004956BD" w:rsidRDefault="004956BD">
      <w:pPr>
        <w:pStyle w:val="TOC1"/>
        <w:tabs>
          <w:tab w:val="right" w:leader="dot" w:pos="9350"/>
        </w:tabs>
        <w:rPr>
          <w:rFonts w:asciiTheme="minorHAnsi" w:eastAsiaTheme="minorEastAsia" w:hAnsiTheme="minorHAnsi"/>
          <w:noProof/>
        </w:rPr>
      </w:pPr>
      <w:hyperlink w:anchor="_Toc955301" w:history="1">
        <w:r w:rsidRPr="00912F98">
          <w:rPr>
            <w:rStyle w:val="Hyperlink"/>
            <w:noProof/>
          </w:rPr>
          <w:t xml:space="preserve"> Section 2: Creating a Setup</w:t>
        </w:r>
        <w:r>
          <w:rPr>
            <w:noProof/>
            <w:webHidden/>
          </w:rPr>
          <w:tab/>
        </w:r>
        <w:r>
          <w:rPr>
            <w:noProof/>
            <w:webHidden/>
          </w:rPr>
          <w:fldChar w:fldCharType="begin"/>
        </w:r>
        <w:r>
          <w:rPr>
            <w:noProof/>
            <w:webHidden/>
          </w:rPr>
          <w:instrText xml:space="preserve"> PAGEREF _Toc955301 \h </w:instrText>
        </w:r>
        <w:r>
          <w:rPr>
            <w:noProof/>
            <w:webHidden/>
          </w:rPr>
        </w:r>
        <w:r>
          <w:rPr>
            <w:noProof/>
            <w:webHidden/>
          </w:rPr>
          <w:fldChar w:fldCharType="separate"/>
        </w:r>
        <w:r w:rsidR="009A10A0">
          <w:rPr>
            <w:noProof/>
            <w:webHidden/>
          </w:rPr>
          <w:t>6</w:t>
        </w:r>
        <w:r>
          <w:rPr>
            <w:noProof/>
            <w:webHidden/>
          </w:rPr>
          <w:fldChar w:fldCharType="end"/>
        </w:r>
      </w:hyperlink>
    </w:p>
    <w:p w14:paraId="742CE41E" w14:textId="77777777" w:rsidR="004956BD" w:rsidRDefault="004956BD">
      <w:pPr>
        <w:pStyle w:val="TOC2"/>
        <w:tabs>
          <w:tab w:val="right" w:leader="dot" w:pos="9350"/>
        </w:tabs>
        <w:rPr>
          <w:rFonts w:asciiTheme="minorHAnsi" w:eastAsiaTheme="minorEastAsia" w:hAnsiTheme="minorHAnsi"/>
          <w:noProof/>
        </w:rPr>
      </w:pPr>
      <w:hyperlink w:anchor="_Toc955302" w:history="1">
        <w:r w:rsidRPr="00912F98">
          <w:rPr>
            <w:rStyle w:val="Hyperlink"/>
            <w:noProof/>
          </w:rPr>
          <w:t xml:space="preserve">2.1 </w:t>
        </w:r>
        <w:r>
          <w:rPr>
            <w:rFonts w:asciiTheme="minorHAnsi" w:eastAsiaTheme="minorEastAsia" w:hAnsiTheme="minorHAnsi"/>
            <w:noProof/>
          </w:rPr>
          <w:tab/>
        </w:r>
        <w:r w:rsidRPr="00912F98">
          <w:rPr>
            <w:rStyle w:val="Hyperlink"/>
            <w:noProof/>
          </w:rPr>
          <w:t>Create a Blank Setup</w:t>
        </w:r>
        <w:r>
          <w:rPr>
            <w:noProof/>
            <w:webHidden/>
          </w:rPr>
          <w:tab/>
        </w:r>
        <w:r>
          <w:rPr>
            <w:noProof/>
            <w:webHidden/>
          </w:rPr>
          <w:fldChar w:fldCharType="begin"/>
        </w:r>
        <w:r>
          <w:rPr>
            <w:noProof/>
            <w:webHidden/>
          </w:rPr>
          <w:instrText xml:space="preserve"> PAGEREF _Toc955302 \h </w:instrText>
        </w:r>
        <w:r>
          <w:rPr>
            <w:noProof/>
            <w:webHidden/>
          </w:rPr>
        </w:r>
        <w:r>
          <w:rPr>
            <w:noProof/>
            <w:webHidden/>
          </w:rPr>
          <w:fldChar w:fldCharType="separate"/>
        </w:r>
        <w:r w:rsidR="009A10A0">
          <w:rPr>
            <w:noProof/>
            <w:webHidden/>
          </w:rPr>
          <w:t>7</w:t>
        </w:r>
        <w:r>
          <w:rPr>
            <w:noProof/>
            <w:webHidden/>
          </w:rPr>
          <w:fldChar w:fldCharType="end"/>
        </w:r>
      </w:hyperlink>
    </w:p>
    <w:p w14:paraId="79383979" w14:textId="77777777" w:rsidR="004956BD" w:rsidRDefault="004956BD">
      <w:pPr>
        <w:pStyle w:val="TOC1"/>
        <w:tabs>
          <w:tab w:val="right" w:leader="dot" w:pos="9350"/>
        </w:tabs>
        <w:rPr>
          <w:rFonts w:asciiTheme="minorHAnsi" w:eastAsiaTheme="minorEastAsia" w:hAnsiTheme="minorHAnsi"/>
          <w:noProof/>
        </w:rPr>
      </w:pPr>
      <w:hyperlink w:anchor="_Toc955303" w:history="1">
        <w:r w:rsidRPr="00912F98">
          <w:rPr>
            <w:rStyle w:val="Hyperlink"/>
            <w:noProof/>
          </w:rPr>
          <w:t>Section 3: Load Data into BenMAP-CE</w:t>
        </w:r>
        <w:r>
          <w:rPr>
            <w:noProof/>
            <w:webHidden/>
          </w:rPr>
          <w:tab/>
        </w:r>
        <w:r>
          <w:rPr>
            <w:noProof/>
            <w:webHidden/>
          </w:rPr>
          <w:fldChar w:fldCharType="begin"/>
        </w:r>
        <w:r>
          <w:rPr>
            <w:noProof/>
            <w:webHidden/>
          </w:rPr>
          <w:instrText xml:space="preserve"> PAGEREF _Toc955303 \h </w:instrText>
        </w:r>
        <w:r>
          <w:rPr>
            <w:noProof/>
            <w:webHidden/>
          </w:rPr>
        </w:r>
        <w:r>
          <w:rPr>
            <w:noProof/>
            <w:webHidden/>
          </w:rPr>
          <w:fldChar w:fldCharType="separate"/>
        </w:r>
        <w:r w:rsidR="009A10A0">
          <w:rPr>
            <w:noProof/>
            <w:webHidden/>
          </w:rPr>
          <w:t>9</w:t>
        </w:r>
        <w:r>
          <w:rPr>
            <w:noProof/>
            <w:webHidden/>
          </w:rPr>
          <w:fldChar w:fldCharType="end"/>
        </w:r>
      </w:hyperlink>
    </w:p>
    <w:p w14:paraId="7D01CA6B" w14:textId="77777777" w:rsidR="004956BD" w:rsidRDefault="004956BD">
      <w:pPr>
        <w:pStyle w:val="TOC2"/>
        <w:tabs>
          <w:tab w:val="left" w:pos="1080"/>
          <w:tab w:val="right" w:leader="dot" w:pos="9350"/>
        </w:tabs>
        <w:rPr>
          <w:rFonts w:asciiTheme="minorHAnsi" w:eastAsiaTheme="minorEastAsia" w:hAnsiTheme="minorHAnsi"/>
          <w:noProof/>
        </w:rPr>
      </w:pPr>
      <w:hyperlink w:anchor="_Toc955304" w:history="1">
        <w:r w:rsidRPr="00912F98">
          <w:rPr>
            <w:rStyle w:val="Hyperlink"/>
            <w:noProof/>
          </w:rPr>
          <w:t xml:space="preserve">3.1. </w:t>
        </w:r>
        <w:r>
          <w:rPr>
            <w:rFonts w:asciiTheme="minorHAnsi" w:eastAsiaTheme="minorEastAsia" w:hAnsiTheme="minorHAnsi"/>
            <w:noProof/>
          </w:rPr>
          <w:tab/>
        </w:r>
        <w:r w:rsidRPr="00912F98">
          <w:rPr>
            <w:rStyle w:val="Hyperlink"/>
            <w:noProof/>
          </w:rPr>
          <w:t>Adding a Grid Definition</w:t>
        </w:r>
        <w:r>
          <w:rPr>
            <w:noProof/>
            <w:webHidden/>
          </w:rPr>
          <w:tab/>
        </w:r>
        <w:r>
          <w:rPr>
            <w:noProof/>
            <w:webHidden/>
          </w:rPr>
          <w:fldChar w:fldCharType="begin"/>
        </w:r>
        <w:r>
          <w:rPr>
            <w:noProof/>
            <w:webHidden/>
          </w:rPr>
          <w:instrText xml:space="preserve"> PAGEREF _Toc955304 \h </w:instrText>
        </w:r>
        <w:r>
          <w:rPr>
            <w:noProof/>
            <w:webHidden/>
          </w:rPr>
        </w:r>
        <w:r>
          <w:rPr>
            <w:noProof/>
            <w:webHidden/>
          </w:rPr>
          <w:fldChar w:fldCharType="separate"/>
        </w:r>
        <w:r w:rsidR="009A10A0">
          <w:rPr>
            <w:noProof/>
            <w:webHidden/>
          </w:rPr>
          <w:t>9</w:t>
        </w:r>
        <w:r>
          <w:rPr>
            <w:noProof/>
            <w:webHidden/>
          </w:rPr>
          <w:fldChar w:fldCharType="end"/>
        </w:r>
      </w:hyperlink>
    </w:p>
    <w:p w14:paraId="48BF67A0" w14:textId="77777777" w:rsidR="004956BD" w:rsidRDefault="004956BD">
      <w:pPr>
        <w:pStyle w:val="TOC2"/>
        <w:tabs>
          <w:tab w:val="left" w:pos="1080"/>
          <w:tab w:val="right" w:leader="dot" w:pos="9350"/>
        </w:tabs>
        <w:rPr>
          <w:rFonts w:asciiTheme="minorHAnsi" w:eastAsiaTheme="minorEastAsia" w:hAnsiTheme="minorHAnsi"/>
          <w:noProof/>
        </w:rPr>
      </w:pPr>
      <w:hyperlink w:anchor="_Toc955305" w:history="1">
        <w:r w:rsidRPr="00912F98">
          <w:rPr>
            <w:rStyle w:val="Hyperlink"/>
            <w:noProof/>
          </w:rPr>
          <w:t xml:space="preserve">3.2. </w:t>
        </w:r>
        <w:r>
          <w:rPr>
            <w:rFonts w:asciiTheme="minorHAnsi" w:eastAsiaTheme="minorEastAsia" w:hAnsiTheme="minorHAnsi"/>
            <w:noProof/>
          </w:rPr>
          <w:tab/>
        </w:r>
        <w:r w:rsidRPr="00912F98">
          <w:rPr>
            <w:rStyle w:val="Hyperlink"/>
            <w:noProof/>
          </w:rPr>
          <w:t>Define a Pollutant and Add Pollutant Data</w:t>
        </w:r>
        <w:r>
          <w:rPr>
            <w:noProof/>
            <w:webHidden/>
          </w:rPr>
          <w:tab/>
        </w:r>
        <w:r>
          <w:rPr>
            <w:noProof/>
            <w:webHidden/>
          </w:rPr>
          <w:fldChar w:fldCharType="begin"/>
        </w:r>
        <w:r>
          <w:rPr>
            <w:noProof/>
            <w:webHidden/>
          </w:rPr>
          <w:instrText xml:space="preserve"> PAGEREF _Toc955305 \h </w:instrText>
        </w:r>
        <w:r>
          <w:rPr>
            <w:noProof/>
            <w:webHidden/>
          </w:rPr>
        </w:r>
        <w:r>
          <w:rPr>
            <w:noProof/>
            <w:webHidden/>
          </w:rPr>
          <w:fldChar w:fldCharType="separate"/>
        </w:r>
        <w:r w:rsidR="009A10A0">
          <w:rPr>
            <w:noProof/>
            <w:webHidden/>
          </w:rPr>
          <w:t>12</w:t>
        </w:r>
        <w:r>
          <w:rPr>
            <w:noProof/>
            <w:webHidden/>
          </w:rPr>
          <w:fldChar w:fldCharType="end"/>
        </w:r>
      </w:hyperlink>
    </w:p>
    <w:p w14:paraId="71F74F98" w14:textId="77777777" w:rsidR="004956BD" w:rsidRDefault="004956BD">
      <w:pPr>
        <w:pStyle w:val="TOC3"/>
        <w:tabs>
          <w:tab w:val="left" w:pos="1804"/>
          <w:tab w:val="right" w:leader="dot" w:pos="9350"/>
        </w:tabs>
        <w:rPr>
          <w:rFonts w:asciiTheme="minorHAnsi" w:eastAsiaTheme="minorEastAsia" w:hAnsiTheme="minorHAnsi"/>
          <w:noProof/>
        </w:rPr>
      </w:pPr>
      <w:hyperlink w:anchor="_Toc955306" w:history="1">
        <w:r w:rsidRPr="00912F98">
          <w:rPr>
            <w:rStyle w:val="Hyperlink"/>
            <w:noProof/>
          </w:rPr>
          <w:t xml:space="preserve">3.2.1 </w:t>
        </w:r>
        <w:r>
          <w:rPr>
            <w:rFonts w:asciiTheme="minorHAnsi" w:eastAsiaTheme="minorEastAsia" w:hAnsiTheme="minorHAnsi"/>
            <w:noProof/>
          </w:rPr>
          <w:tab/>
        </w:r>
        <w:r w:rsidRPr="00912F98">
          <w:rPr>
            <w:rStyle w:val="Hyperlink"/>
            <w:noProof/>
          </w:rPr>
          <w:t>Define a Pollutant</w:t>
        </w:r>
        <w:r>
          <w:rPr>
            <w:noProof/>
            <w:webHidden/>
          </w:rPr>
          <w:tab/>
        </w:r>
        <w:r>
          <w:rPr>
            <w:noProof/>
            <w:webHidden/>
          </w:rPr>
          <w:fldChar w:fldCharType="begin"/>
        </w:r>
        <w:r>
          <w:rPr>
            <w:noProof/>
            <w:webHidden/>
          </w:rPr>
          <w:instrText xml:space="preserve"> PAGEREF _Toc955306 \h </w:instrText>
        </w:r>
        <w:r>
          <w:rPr>
            <w:noProof/>
            <w:webHidden/>
          </w:rPr>
        </w:r>
        <w:r>
          <w:rPr>
            <w:noProof/>
            <w:webHidden/>
          </w:rPr>
          <w:fldChar w:fldCharType="separate"/>
        </w:r>
        <w:r w:rsidR="009A10A0">
          <w:rPr>
            <w:noProof/>
            <w:webHidden/>
          </w:rPr>
          <w:t>12</w:t>
        </w:r>
        <w:r>
          <w:rPr>
            <w:noProof/>
            <w:webHidden/>
          </w:rPr>
          <w:fldChar w:fldCharType="end"/>
        </w:r>
      </w:hyperlink>
    </w:p>
    <w:p w14:paraId="37B57EB1" w14:textId="77777777" w:rsidR="004956BD" w:rsidRDefault="004956BD">
      <w:pPr>
        <w:pStyle w:val="TOC3"/>
        <w:tabs>
          <w:tab w:val="left" w:pos="1804"/>
          <w:tab w:val="right" w:leader="dot" w:pos="9350"/>
        </w:tabs>
        <w:rPr>
          <w:rFonts w:asciiTheme="minorHAnsi" w:eastAsiaTheme="minorEastAsia" w:hAnsiTheme="minorHAnsi"/>
          <w:noProof/>
        </w:rPr>
      </w:pPr>
      <w:hyperlink w:anchor="_Toc955307" w:history="1">
        <w:r w:rsidRPr="00912F98">
          <w:rPr>
            <w:rStyle w:val="Hyperlink"/>
            <w:noProof/>
          </w:rPr>
          <w:t xml:space="preserve">3.2.2 </w:t>
        </w:r>
        <w:r>
          <w:rPr>
            <w:rFonts w:asciiTheme="minorHAnsi" w:eastAsiaTheme="minorEastAsia" w:hAnsiTheme="minorHAnsi"/>
            <w:noProof/>
          </w:rPr>
          <w:tab/>
        </w:r>
        <w:r w:rsidRPr="00912F98">
          <w:rPr>
            <w:rStyle w:val="Hyperlink"/>
            <w:noProof/>
          </w:rPr>
          <w:t>Add Multiple Metrics for a Pollutant</w:t>
        </w:r>
        <w:r>
          <w:rPr>
            <w:noProof/>
            <w:webHidden/>
          </w:rPr>
          <w:tab/>
        </w:r>
        <w:r>
          <w:rPr>
            <w:noProof/>
            <w:webHidden/>
          </w:rPr>
          <w:fldChar w:fldCharType="begin"/>
        </w:r>
        <w:r>
          <w:rPr>
            <w:noProof/>
            <w:webHidden/>
          </w:rPr>
          <w:instrText xml:space="preserve"> PAGEREF _Toc955307 \h </w:instrText>
        </w:r>
        <w:r>
          <w:rPr>
            <w:noProof/>
            <w:webHidden/>
          </w:rPr>
        </w:r>
        <w:r>
          <w:rPr>
            <w:noProof/>
            <w:webHidden/>
          </w:rPr>
          <w:fldChar w:fldCharType="separate"/>
        </w:r>
        <w:r w:rsidR="009A10A0">
          <w:rPr>
            <w:noProof/>
            <w:webHidden/>
          </w:rPr>
          <w:t>13</w:t>
        </w:r>
        <w:r>
          <w:rPr>
            <w:noProof/>
            <w:webHidden/>
          </w:rPr>
          <w:fldChar w:fldCharType="end"/>
        </w:r>
      </w:hyperlink>
    </w:p>
    <w:p w14:paraId="48CA2B89" w14:textId="77777777" w:rsidR="004956BD" w:rsidRDefault="004956BD">
      <w:pPr>
        <w:pStyle w:val="TOC3"/>
        <w:tabs>
          <w:tab w:val="left" w:pos="1804"/>
          <w:tab w:val="right" w:leader="dot" w:pos="9350"/>
        </w:tabs>
        <w:rPr>
          <w:rFonts w:asciiTheme="minorHAnsi" w:eastAsiaTheme="minorEastAsia" w:hAnsiTheme="minorHAnsi"/>
          <w:noProof/>
        </w:rPr>
      </w:pPr>
      <w:hyperlink w:anchor="_Toc955308" w:history="1">
        <w:r w:rsidRPr="00912F98">
          <w:rPr>
            <w:rStyle w:val="Hyperlink"/>
            <w:noProof/>
          </w:rPr>
          <w:t xml:space="preserve">3.2.3 </w:t>
        </w:r>
        <w:r>
          <w:rPr>
            <w:rFonts w:asciiTheme="minorHAnsi" w:eastAsiaTheme="minorEastAsia" w:hAnsiTheme="minorHAnsi"/>
            <w:noProof/>
          </w:rPr>
          <w:tab/>
        </w:r>
        <w:r w:rsidRPr="00912F98">
          <w:rPr>
            <w:rStyle w:val="Hyperlink"/>
            <w:noProof/>
          </w:rPr>
          <w:t>Define a Seasonal Metric</w:t>
        </w:r>
        <w:r>
          <w:rPr>
            <w:noProof/>
            <w:webHidden/>
          </w:rPr>
          <w:tab/>
        </w:r>
        <w:r>
          <w:rPr>
            <w:noProof/>
            <w:webHidden/>
          </w:rPr>
          <w:fldChar w:fldCharType="begin"/>
        </w:r>
        <w:r>
          <w:rPr>
            <w:noProof/>
            <w:webHidden/>
          </w:rPr>
          <w:instrText xml:space="preserve"> PAGEREF _Toc955308 \h </w:instrText>
        </w:r>
        <w:r>
          <w:rPr>
            <w:noProof/>
            <w:webHidden/>
          </w:rPr>
        </w:r>
        <w:r>
          <w:rPr>
            <w:noProof/>
            <w:webHidden/>
          </w:rPr>
          <w:fldChar w:fldCharType="separate"/>
        </w:r>
        <w:r w:rsidR="009A10A0">
          <w:rPr>
            <w:noProof/>
            <w:webHidden/>
          </w:rPr>
          <w:t>14</w:t>
        </w:r>
        <w:r>
          <w:rPr>
            <w:noProof/>
            <w:webHidden/>
          </w:rPr>
          <w:fldChar w:fldCharType="end"/>
        </w:r>
      </w:hyperlink>
    </w:p>
    <w:p w14:paraId="0EF4FB71" w14:textId="77777777" w:rsidR="004956BD" w:rsidRDefault="004956BD">
      <w:pPr>
        <w:pStyle w:val="TOC2"/>
        <w:tabs>
          <w:tab w:val="left" w:pos="1080"/>
          <w:tab w:val="right" w:leader="dot" w:pos="9350"/>
        </w:tabs>
        <w:rPr>
          <w:rFonts w:asciiTheme="minorHAnsi" w:eastAsiaTheme="minorEastAsia" w:hAnsiTheme="minorHAnsi"/>
          <w:noProof/>
        </w:rPr>
      </w:pPr>
      <w:hyperlink w:anchor="_Toc955309" w:history="1">
        <w:r w:rsidRPr="00912F98">
          <w:rPr>
            <w:rStyle w:val="Hyperlink"/>
            <w:noProof/>
          </w:rPr>
          <w:t xml:space="preserve">3.3. </w:t>
        </w:r>
        <w:r>
          <w:rPr>
            <w:rFonts w:asciiTheme="minorHAnsi" w:eastAsiaTheme="minorEastAsia" w:hAnsiTheme="minorHAnsi"/>
            <w:noProof/>
          </w:rPr>
          <w:tab/>
        </w:r>
        <w:r w:rsidRPr="00912F98">
          <w:rPr>
            <w:rStyle w:val="Hyperlink"/>
            <w:noProof/>
          </w:rPr>
          <w:t>Add Pollutant Data</w:t>
        </w:r>
        <w:r>
          <w:rPr>
            <w:noProof/>
            <w:webHidden/>
          </w:rPr>
          <w:tab/>
        </w:r>
        <w:r>
          <w:rPr>
            <w:noProof/>
            <w:webHidden/>
          </w:rPr>
          <w:fldChar w:fldCharType="begin"/>
        </w:r>
        <w:r>
          <w:rPr>
            <w:noProof/>
            <w:webHidden/>
          </w:rPr>
          <w:instrText xml:space="preserve"> PAGEREF _Toc955309 \h </w:instrText>
        </w:r>
        <w:r>
          <w:rPr>
            <w:noProof/>
            <w:webHidden/>
          </w:rPr>
        </w:r>
        <w:r>
          <w:rPr>
            <w:noProof/>
            <w:webHidden/>
          </w:rPr>
          <w:fldChar w:fldCharType="separate"/>
        </w:r>
        <w:r w:rsidR="009A10A0">
          <w:rPr>
            <w:noProof/>
            <w:webHidden/>
          </w:rPr>
          <w:t>17</w:t>
        </w:r>
        <w:r>
          <w:rPr>
            <w:noProof/>
            <w:webHidden/>
          </w:rPr>
          <w:fldChar w:fldCharType="end"/>
        </w:r>
      </w:hyperlink>
    </w:p>
    <w:p w14:paraId="675EDB44" w14:textId="77777777" w:rsidR="004956BD" w:rsidRDefault="004956BD">
      <w:pPr>
        <w:pStyle w:val="TOC2"/>
        <w:tabs>
          <w:tab w:val="left" w:pos="1080"/>
          <w:tab w:val="right" w:leader="dot" w:pos="9350"/>
        </w:tabs>
        <w:rPr>
          <w:rFonts w:asciiTheme="minorHAnsi" w:eastAsiaTheme="minorEastAsia" w:hAnsiTheme="minorHAnsi"/>
          <w:noProof/>
        </w:rPr>
      </w:pPr>
      <w:hyperlink w:anchor="_Toc955310" w:history="1">
        <w:r w:rsidRPr="00912F98">
          <w:rPr>
            <w:rStyle w:val="Hyperlink"/>
            <w:noProof/>
          </w:rPr>
          <w:t xml:space="preserve">3.4. </w:t>
        </w:r>
        <w:r>
          <w:rPr>
            <w:rFonts w:asciiTheme="minorHAnsi" w:eastAsiaTheme="minorEastAsia" w:hAnsiTheme="minorHAnsi"/>
            <w:noProof/>
          </w:rPr>
          <w:tab/>
        </w:r>
        <w:r w:rsidRPr="00912F98">
          <w:rPr>
            <w:rStyle w:val="Hyperlink"/>
            <w:noProof/>
          </w:rPr>
          <w:t>Add Population Data</w:t>
        </w:r>
        <w:r>
          <w:rPr>
            <w:noProof/>
            <w:webHidden/>
          </w:rPr>
          <w:tab/>
        </w:r>
        <w:r>
          <w:rPr>
            <w:noProof/>
            <w:webHidden/>
          </w:rPr>
          <w:fldChar w:fldCharType="begin"/>
        </w:r>
        <w:r>
          <w:rPr>
            <w:noProof/>
            <w:webHidden/>
          </w:rPr>
          <w:instrText xml:space="preserve"> PAGEREF _Toc955310 \h </w:instrText>
        </w:r>
        <w:r>
          <w:rPr>
            <w:noProof/>
            <w:webHidden/>
          </w:rPr>
        </w:r>
        <w:r>
          <w:rPr>
            <w:noProof/>
            <w:webHidden/>
          </w:rPr>
          <w:fldChar w:fldCharType="separate"/>
        </w:r>
        <w:r w:rsidR="009A10A0">
          <w:rPr>
            <w:noProof/>
            <w:webHidden/>
          </w:rPr>
          <w:t>21</w:t>
        </w:r>
        <w:r>
          <w:rPr>
            <w:noProof/>
            <w:webHidden/>
          </w:rPr>
          <w:fldChar w:fldCharType="end"/>
        </w:r>
      </w:hyperlink>
    </w:p>
    <w:p w14:paraId="3D0EA8E7" w14:textId="77777777" w:rsidR="004956BD" w:rsidRDefault="004956BD">
      <w:pPr>
        <w:pStyle w:val="TOC2"/>
        <w:tabs>
          <w:tab w:val="left" w:pos="1080"/>
          <w:tab w:val="right" w:leader="dot" w:pos="9350"/>
        </w:tabs>
        <w:rPr>
          <w:rFonts w:asciiTheme="minorHAnsi" w:eastAsiaTheme="minorEastAsia" w:hAnsiTheme="minorHAnsi"/>
          <w:noProof/>
        </w:rPr>
      </w:pPr>
      <w:hyperlink w:anchor="_Toc955311" w:history="1">
        <w:r w:rsidRPr="00912F98">
          <w:rPr>
            <w:rStyle w:val="Hyperlink"/>
            <w:noProof/>
          </w:rPr>
          <w:t xml:space="preserve">3.5. </w:t>
        </w:r>
        <w:r>
          <w:rPr>
            <w:rFonts w:asciiTheme="minorHAnsi" w:eastAsiaTheme="minorEastAsia" w:hAnsiTheme="minorHAnsi"/>
            <w:noProof/>
          </w:rPr>
          <w:tab/>
        </w:r>
        <w:r w:rsidRPr="00912F98">
          <w:rPr>
            <w:rStyle w:val="Hyperlink"/>
            <w:noProof/>
          </w:rPr>
          <w:t>Add Incidence Data</w:t>
        </w:r>
        <w:r>
          <w:rPr>
            <w:noProof/>
            <w:webHidden/>
          </w:rPr>
          <w:tab/>
        </w:r>
        <w:r>
          <w:rPr>
            <w:noProof/>
            <w:webHidden/>
          </w:rPr>
          <w:fldChar w:fldCharType="begin"/>
        </w:r>
        <w:r>
          <w:rPr>
            <w:noProof/>
            <w:webHidden/>
          </w:rPr>
          <w:instrText xml:space="preserve"> PAGEREF _Toc955311 \h </w:instrText>
        </w:r>
        <w:r>
          <w:rPr>
            <w:noProof/>
            <w:webHidden/>
          </w:rPr>
        </w:r>
        <w:r>
          <w:rPr>
            <w:noProof/>
            <w:webHidden/>
          </w:rPr>
          <w:fldChar w:fldCharType="separate"/>
        </w:r>
        <w:r w:rsidR="009A10A0">
          <w:rPr>
            <w:noProof/>
            <w:webHidden/>
          </w:rPr>
          <w:t>24</w:t>
        </w:r>
        <w:r>
          <w:rPr>
            <w:noProof/>
            <w:webHidden/>
          </w:rPr>
          <w:fldChar w:fldCharType="end"/>
        </w:r>
      </w:hyperlink>
    </w:p>
    <w:p w14:paraId="767280A7" w14:textId="77777777" w:rsidR="004956BD" w:rsidRDefault="004956BD">
      <w:pPr>
        <w:pStyle w:val="TOC2"/>
        <w:tabs>
          <w:tab w:val="left" w:pos="1080"/>
          <w:tab w:val="right" w:leader="dot" w:pos="9350"/>
        </w:tabs>
        <w:rPr>
          <w:rFonts w:asciiTheme="minorHAnsi" w:eastAsiaTheme="minorEastAsia" w:hAnsiTheme="minorHAnsi"/>
          <w:noProof/>
        </w:rPr>
      </w:pPr>
      <w:hyperlink w:anchor="_Toc955312" w:history="1">
        <w:r w:rsidRPr="00912F98">
          <w:rPr>
            <w:rStyle w:val="Hyperlink"/>
            <w:noProof/>
          </w:rPr>
          <w:t xml:space="preserve">3.6. </w:t>
        </w:r>
        <w:r>
          <w:rPr>
            <w:rFonts w:asciiTheme="minorHAnsi" w:eastAsiaTheme="minorEastAsia" w:hAnsiTheme="minorHAnsi"/>
            <w:noProof/>
          </w:rPr>
          <w:tab/>
        </w:r>
        <w:r w:rsidRPr="00912F98">
          <w:rPr>
            <w:rStyle w:val="Hyperlink"/>
            <w:noProof/>
          </w:rPr>
          <w:t>Add Health Impact Functions</w:t>
        </w:r>
        <w:r>
          <w:rPr>
            <w:noProof/>
            <w:webHidden/>
          </w:rPr>
          <w:tab/>
        </w:r>
        <w:r>
          <w:rPr>
            <w:noProof/>
            <w:webHidden/>
          </w:rPr>
          <w:fldChar w:fldCharType="begin"/>
        </w:r>
        <w:r>
          <w:rPr>
            <w:noProof/>
            <w:webHidden/>
          </w:rPr>
          <w:instrText xml:space="preserve"> PAGEREF _Toc955312 \h </w:instrText>
        </w:r>
        <w:r>
          <w:rPr>
            <w:noProof/>
            <w:webHidden/>
          </w:rPr>
        </w:r>
        <w:r>
          <w:rPr>
            <w:noProof/>
            <w:webHidden/>
          </w:rPr>
          <w:fldChar w:fldCharType="separate"/>
        </w:r>
        <w:r w:rsidR="009A10A0">
          <w:rPr>
            <w:noProof/>
            <w:webHidden/>
          </w:rPr>
          <w:t>26</w:t>
        </w:r>
        <w:r>
          <w:rPr>
            <w:noProof/>
            <w:webHidden/>
          </w:rPr>
          <w:fldChar w:fldCharType="end"/>
        </w:r>
      </w:hyperlink>
    </w:p>
    <w:p w14:paraId="21BE8599" w14:textId="77777777" w:rsidR="004956BD" w:rsidRDefault="004956BD">
      <w:pPr>
        <w:pStyle w:val="TOC3"/>
        <w:tabs>
          <w:tab w:val="left" w:pos="1804"/>
          <w:tab w:val="right" w:leader="dot" w:pos="9350"/>
        </w:tabs>
        <w:rPr>
          <w:rFonts w:asciiTheme="minorHAnsi" w:eastAsiaTheme="minorEastAsia" w:hAnsiTheme="minorHAnsi"/>
          <w:noProof/>
        </w:rPr>
      </w:pPr>
      <w:hyperlink w:anchor="_Toc955313" w:history="1">
        <w:r w:rsidRPr="00912F98">
          <w:rPr>
            <w:rStyle w:val="Hyperlink"/>
            <w:noProof/>
          </w:rPr>
          <w:t xml:space="preserve">3.6.1 </w:t>
        </w:r>
        <w:r>
          <w:rPr>
            <w:rFonts w:asciiTheme="minorHAnsi" w:eastAsiaTheme="minorEastAsia" w:hAnsiTheme="minorHAnsi"/>
            <w:noProof/>
          </w:rPr>
          <w:tab/>
        </w:r>
        <w:r w:rsidRPr="00912F98">
          <w:rPr>
            <w:rStyle w:val="Hyperlink"/>
            <w:noProof/>
          </w:rPr>
          <w:t>Technique 1: Importing Health Impact Functions as .csv or .xlsx Files</w:t>
        </w:r>
        <w:r>
          <w:rPr>
            <w:noProof/>
            <w:webHidden/>
          </w:rPr>
          <w:tab/>
        </w:r>
        <w:r>
          <w:rPr>
            <w:noProof/>
            <w:webHidden/>
          </w:rPr>
          <w:fldChar w:fldCharType="begin"/>
        </w:r>
        <w:r>
          <w:rPr>
            <w:noProof/>
            <w:webHidden/>
          </w:rPr>
          <w:instrText xml:space="preserve"> PAGEREF _Toc955313 \h </w:instrText>
        </w:r>
        <w:r>
          <w:rPr>
            <w:noProof/>
            <w:webHidden/>
          </w:rPr>
        </w:r>
        <w:r>
          <w:rPr>
            <w:noProof/>
            <w:webHidden/>
          </w:rPr>
          <w:fldChar w:fldCharType="separate"/>
        </w:r>
        <w:r w:rsidR="009A10A0">
          <w:rPr>
            <w:noProof/>
            <w:webHidden/>
          </w:rPr>
          <w:t>26</w:t>
        </w:r>
        <w:r>
          <w:rPr>
            <w:noProof/>
            <w:webHidden/>
          </w:rPr>
          <w:fldChar w:fldCharType="end"/>
        </w:r>
      </w:hyperlink>
    </w:p>
    <w:p w14:paraId="25180CE2" w14:textId="77777777" w:rsidR="004956BD" w:rsidRDefault="004956BD">
      <w:pPr>
        <w:pStyle w:val="TOC3"/>
        <w:tabs>
          <w:tab w:val="left" w:pos="1804"/>
          <w:tab w:val="right" w:leader="dot" w:pos="9350"/>
        </w:tabs>
        <w:rPr>
          <w:rFonts w:asciiTheme="minorHAnsi" w:eastAsiaTheme="minorEastAsia" w:hAnsiTheme="minorHAnsi"/>
          <w:noProof/>
        </w:rPr>
      </w:pPr>
      <w:hyperlink w:anchor="_Toc955314" w:history="1">
        <w:r w:rsidRPr="00912F98">
          <w:rPr>
            <w:rStyle w:val="Hyperlink"/>
            <w:noProof/>
          </w:rPr>
          <w:t xml:space="preserve">3.6.2 </w:t>
        </w:r>
        <w:r>
          <w:rPr>
            <w:rFonts w:asciiTheme="minorHAnsi" w:eastAsiaTheme="minorEastAsia" w:hAnsiTheme="minorHAnsi"/>
            <w:noProof/>
          </w:rPr>
          <w:tab/>
        </w:r>
        <w:r w:rsidRPr="00912F98">
          <w:rPr>
            <w:rStyle w:val="Hyperlink"/>
            <w:noProof/>
          </w:rPr>
          <w:t>Technique 2: Entering Health Impact Functions Using the Health Impact Function Editor</w:t>
        </w:r>
        <w:r>
          <w:rPr>
            <w:noProof/>
            <w:webHidden/>
          </w:rPr>
          <w:tab/>
        </w:r>
        <w:r>
          <w:rPr>
            <w:noProof/>
            <w:webHidden/>
          </w:rPr>
          <w:fldChar w:fldCharType="begin"/>
        </w:r>
        <w:r>
          <w:rPr>
            <w:noProof/>
            <w:webHidden/>
          </w:rPr>
          <w:instrText xml:space="preserve"> PAGEREF _Toc955314 \h </w:instrText>
        </w:r>
        <w:r>
          <w:rPr>
            <w:noProof/>
            <w:webHidden/>
          </w:rPr>
        </w:r>
        <w:r>
          <w:rPr>
            <w:noProof/>
            <w:webHidden/>
          </w:rPr>
          <w:fldChar w:fldCharType="separate"/>
        </w:r>
        <w:r w:rsidR="009A10A0">
          <w:rPr>
            <w:noProof/>
            <w:webHidden/>
          </w:rPr>
          <w:t>27</w:t>
        </w:r>
        <w:r>
          <w:rPr>
            <w:noProof/>
            <w:webHidden/>
          </w:rPr>
          <w:fldChar w:fldCharType="end"/>
        </w:r>
      </w:hyperlink>
    </w:p>
    <w:p w14:paraId="26B30CD3" w14:textId="77777777" w:rsidR="004956BD" w:rsidRDefault="004956BD">
      <w:pPr>
        <w:pStyle w:val="TOC2"/>
        <w:tabs>
          <w:tab w:val="left" w:pos="1080"/>
          <w:tab w:val="right" w:leader="dot" w:pos="9350"/>
        </w:tabs>
        <w:rPr>
          <w:rFonts w:asciiTheme="minorHAnsi" w:eastAsiaTheme="minorEastAsia" w:hAnsiTheme="minorHAnsi"/>
          <w:noProof/>
        </w:rPr>
      </w:pPr>
      <w:hyperlink w:anchor="_Toc955315" w:history="1">
        <w:r w:rsidRPr="00912F98">
          <w:rPr>
            <w:rStyle w:val="Hyperlink"/>
            <w:noProof/>
          </w:rPr>
          <w:t xml:space="preserve">3.7. </w:t>
        </w:r>
        <w:r>
          <w:rPr>
            <w:rFonts w:asciiTheme="minorHAnsi" w:eastAsiaTheme="minorEastAsia" w:hAnsiTheme="minorHAnsi"/>
            <w:noProof/>
          </w:rPr>
          <w:tab/>
        </w:r>
        <w:r w:rsidRPr="00912F98">
          <w:rPr>
            <w:rStyle w:val="Hyperlink"/>
            <w:noProof/>
          </w:rPr>
          <w:t>Add Valuation Functions</w:t>
        </w:r>
        <w:r>
          <w:rPr>
            <w:noProof/>
            <w:webHidden/>
          </w:rPr>
          <w:tab/>
        </w:r>
        <w:r>
          <w:rPr>
            <w:noProof/>
            <w:webHidden/>
          </w:rPr>
          <w:fldChar w:fldCharType="begin"/>
        </w:r>
        <w:r>
          <w:rPr>
            <w:noProof/>
            <w:webHidden/>
          </w:rPr>
          <w:instrText xml:space="preserve"> PAGEREF _Toc955315 \h </w:instrText>
        </w:r>
        <w:r>
          <w:rPr>
            <w:noProof/>
            <w:webHidden/>
          </w:rPr>
        </w:r>
        <w:r>
          <w:rPr>
            <w:noProof/>
            <w:webHidden/>
          </w:rPr>
          <w:fldChar w:fldCharType="separate"/>
        </w:r>
        <w:r w:rsidR="009A10A0">
          <w:rPr>
            <w:noProof/>
            <w:webHidden/>
          </w:rPr>
          <w:t>31</w:t>
        </w:r>
        <w:r>
          <w:rPr>
            <w:noProof/>
            <w:webHidden/>
          </w:rPr>
          <w:fldChar w:fldCharType="end"/>
        </w:r>
      </w:hyperlink>
    </w:p>
    <w:p w14:paraId="3DFFC282" w14:textId="77777777" w:rsidR="004956BD" w:rsidRDefault="004956BD">
      <w:pPr>
        <w:pStyle w:val="TOC1"/>
        <w:tabs>
          <w:tab w:val="right" w:leader="dot" w:pos="9350"/>
        </w:tabs>
        <w:rPr>
          <w:rFonts w:asciiTheme="minorHAnsi" w:eastAsiaTheme="minorEastAsia" w:hAnsiTheme="minorHAnsi"/>
          <w:noProof/>
        </w:rPr>
      </w:pPr>
      <w:hyperlink w:anchor="_Toc955316" w:history="1">
        <w:r w:rsidRPr="00912F98">
          <w:rPr>
            <w:rStyle w:val="Hyperlink"/>
            <w:noProof/>
          </w:rPr>
          <w:t>Section 4: Estimating Health Impacts</w:t>
        </w:r>
        <w:r>
          <w:rPr>
            <w:noProof/>
            <w:webHidden/>
          </w:rPr>
          <w:tab/>
        </w:r>
        <w:r>
          <w:rPr>
            <w:noProof/>
            <w:webHidden/>
          </w:rPr>
          <w:fldChar w:fldCharType="begin"/>
        </w:r>
        <w:r>
          <w:rPr>
            <w:noProof/>
            <w:webHidden/>
          </w:rPr>
          <w:instrText xml:space="preserve"> PAGEREF _Toc955316 \h </w:instrText>
        </w:r>
        <w:r>
          <w:rPr>
            <w:noProof/>
            <w:webHidden/>
          </w:rPr>
        </w:r>
        <w:r>
          <w:rPr>
            <w:noProof/>
            <w:webHidden/>
          </w:rPr>
          <w:fldChar w:fldCharType="separate"/>
        </w:r>
        <w:r w:rsidR="009A10A0">
          <w:rPr>
            <w:noProof/>
            <w:webHidden/>
          </w:rPr>
          <w:t>39</w:t>
        </w:r>
        <w:r>
          <w:rPr>
            <w:noProof/>
            <w:webHidden/>
          </w:rPr>
          <w:fldChar w:fldCharType="end"/>
        </w:r>
      </w:hyperlink>
    </w:p>
    <w:p w14:paraId="17D5D67C" w14:textId="77777777" w:rsidR="004956BD" w:rsidRDefault="004956BD">
      <w:pPr>
        <w:pStyle w:val="TOC2"/>
        <w:tabs>
          <w:tab w:val="left" w:pos="1080"/>
          <w:tab w:val="right" w:leader="dot" w:pos="9350"/>
        </w:tabs>
        <w:rPr>
          <w:rFonts w:asciiTheme="minorHAnsi" w:eastAsiaTheme="minorEastAsia" w:hAnsiTheme="minorHAnsi"/>
          <w:noProof/>
        </w:rPr>
      </w:pPr>
      <w:hyperlink w:anchor="_Toc955317" w:history="1">
        <w:r w:rsidRPr="00912F98">
          <w:rPr>
            <w:rStyle w:val="Hyperlink"/>
            <w:noProof/>
          </w:rPr>
          <w:t xml:space="preserve">4.1. </w:t>
        </w:r>
        <w:r>
          <w:rPr>
            <w:rFonts w:asciiTheme="minorHAnsi" w:eastAsiaTheme="minorEastAsia" w:hAnsiTheme="minorHAnsi"/>
            <w:noProof/>
          </w:rPr>
          <w:tab/>
        </w:r>
        <w:r w:rsidRPr="00912F98">
          <w:rPr>
            <w:rStyle w:val="Hyperlink"/>
            <w:noProof/>
          </w:rPr>
          <w:t>Create Air Quality Grids</w:t>
        </w:r>
        <w:r>
          <w:rPr>
            <w:noProof/>
            <w:webHidden/>
          </w:rPr>
          <w:tab/>
        </w:r>
        <w:r>
          <w:rPr>
            <w:noProof/>
            <w:webHidden/>
          </w:rPr>
          <w:fldChar w:fldCharType="begin"/>
        </w:r>
        <w:r>
          <w:rPr>
            <w:noProof/>
            <w:webHidden/>
          </w:rPr>
          <w:instrText xml:space="preserve"> PAGEREF _Toc955317 \h </w:instrText>
        </w:r>
        <w:r>
          <w:rPr>
            <w:noProof/>
            <w:webHidden/>
          </w:rPr>
        </w:r>
        <w:r>
          <w:rPr>
            <w:noProof/>
            <w:webHidden/>
          </w:rPr>
          <w:fldChar w:fldCharType="separate"/>
        </w:r>
        <w:r w:rsidR="009A10A0">
          <w:rPr>
            <w:noProof/>
            <w:webHidden/>
          </w:rPr>
          <w:t>39</w:t>
        </w:r>
        <w:r>
          <w:rPr>
            <w:noProof/>
            <w:webHidden/>
          </w:rPr>
          <w:fldChar w:fldCharType="end"/>
        </w:r>
      </w:hyperlink>
    </w:p>
    <w:p w14:paraId="0192240C" w14:textId="77777777" w:rsidR="004956BD" w:rsidRDefault="004956BD">
      <w:pPr>
        <w:pStyle w:val="TOC2"/>
        <w:tabs>
          <w:tab w:val="left" w:pos="1080"/>
          <w:tab w:val="right" w:leader="dot" w:pos="9350"/>
        </w:tabs>
        <w:rPr>
          <w:rFonts w:asciiTheme="minorHAnsi" w:eastAsiaTheme="minorEastAsia" w:hAnsiTheme="minorHAnsi"/>
          <w:noProof/>
        </w:rPr>
      </w:pPr>
      <w:hyperlink w:anchor="_Toc955318" w:history="1">
        <w:r w:rsidRPr="00912F98">
          <w:rPr>
            <w:rStyle w:val="Hyperlink"/>
            <w:noProof/>
          </w:rPr>
          <w:t xml:space="preserve">4.2. </w:t>
        </w:r>
        <w:r>
          <w:rPr>
            <w:rFonts w:asciiTheme="minorHAnsi" w:eastAsiaTheme="minorEastAsia" w:hAnsiTheme="minorHAnsi"/>
            <w:noProof/>
          </w:rPr>
          <w:tab/>
        </w:r>
        <w:r w:rsidRPr="00912F98">
          <w:rPr>
            <w:rStyle w:val="Hyperlink"/>
            <w:noProof/>
          </w:rPr>
          <w:t>Estimate Health Impacts</w:t>
        </w:r>
        <w:r>
          <w:rPr>
            <w:noProof/>
            <w:webHidden/>
          </w:rPr>
          <w:tab/>
        </w:r>
        <w:r>
          <w:rPr>
            <w:noProof/>
            <w:webHidden/>
          </w:rPr>
          <w:fldChar w:fldCharType="begin"/>
        </w:r>
        <w:r>
          <w:rPr>
            <w:noProof/>
            <w:webHidden/>
          </w:rPr>
          <w:instrText xml:space="preserve"> PAGEREF _Toc955318 \h </w:instrText>
        </w:r>
        <w:r>
          <w:rPr>
            <w:noProof/>
            <w:webHidden/>
          </w:rPr>
        </w:r>
        <w:r>
          <w:rPr>
            <w:noProof/>
            <w:webHidden/>
          </w:rPr>
          <w:fldChar w:fldCharType="separate"/>
        </w:r>
        <w:r w:rsidR="009A10A0">
          <w:rPr>
            <w:noProof/>
            <w:webHidden/>
          </w:rPr>
          <w:t>42</w:t>
        </w:r>
        <w:r>
          <w:rPr>
            <w:noProof/>
            <w:webHidden/>
          </w:rPr>
          <w:fldChar w:fldCharType="end"/>
        </w:r>
      </w:hyperlink>
    </w:p>
    <w:p w14:paraId="5E7DA165" w14:textId="77777777" w:rsidR="004956BD" w:rsidRDefault="004956BD">
      <w:pPr>
        <w:pStyle w:val="TOC2"/>
        <w:tabs>
          <w:tab w:val="left" w:pos="1080"/>
          <w:tab w:val="right" w:leader="dot" w:pos="9350"/>
        </w:tabs>
        <w:rPr>
          <w:rFonts w:asciiTheme="minorHAnsi" w:eastAsiaTheme="minorEastAsia" w:hAnsiTheme="minorHAnsi"/>
          <w:noProof/>
        </w:rPr>
      </w:pPr>
      <w:hyperlink w:anchor="_Toc955319" w:history="1">
        <w:r w:rsidRPr="00912F98">
          <w:rPr>
            <w:rStyle w:val="Hyperlink"/>
            <w:noProof/>
          </w:rPr>
          <w:t xml:space="preserve">4.3. </w:t>
        </w:r>
        <w:r>
          <w:rPr>
            <w:rFonts w:asciiTheme="minorHAnsi" w:eastAsiaTheme="minorEastAsia" w:hAnsiTheme="minorHAnsi"/>
            <w:noProof/>
          </w:rPr>
          <w:tab/>
        </w:r>
        <w:r w:rsidRPr="00912F98">
          <w:rPr>
            <w:rStyle w:val="Hyperlink"/>
            <w:noProof/>
          </w:rPr>
          <w:t>Aggregate Incidence Results</w:t>
        </w:r>
        <w:r>
          <w:rPr>
            <w:noProof/>
            <w:webHidden/>
          </w:rPr>
          <w:tab/>
        </w:r>
        <w:r>
          <w:rPr>
            <w:noProof/>
            <w:webHidden/>
          </w:rPr>
          <w:fldChar w:fldCharType="begin"/>
        </w:r>
        <w:r>
          <w:rPr>
            <w:noProof/>
            <w:webHidden/>
          </w:rPr>
          <w:instrText xml:space="preserve"> PAGEREF _Toc955319 \h </w:instrText>
        </w:r>
        <w:r>
          <w:rPr>
            <w:noProof/>
            <w:webHidden/>
          </w:rPr>
        </w:r>
        <w:r>
          <w:rPr>
            <w:noProof/>
            <w:webHidden/>
          </w:rPr>
          <w:fldChar w:fldCharType="separate"/>
        </w:r>
        <w:r w:rsidR="009A10A0">
          <w:rPr>
            <w:noProof/>
            <w:webHidden/>
          </w:rPr>
          <w:t>45</w:t>
        </w:r>
        <w:r>
          <w:rPr>
            <w:noProof/>
            <w:webHidden/>
          </w:rPr>
          <w:fldChar w:fldCharType="end"/>
        </w:r>
      </w:hyperlink>
    </w:p>
    <w:p w14:paraId="14A59303" w14:textId="77777777" w:rsidR="004956BD" w:rsidRDefault="004956BD">
      <w:pPr>
        <w:pStyle w:val="TOC1"/>
        <w:tabs>
          <w:tab w:val="right" w:leader="dot" w:pos="9350"/>
        </w:tabs>
        <w:rPr>
          <w:rFonts w:asciiTheme="minorHAnsi" w:eastAsiaTheme="minorEastAsia" w:hAnsiTheme="minorHAnsi"/>
          <w:noProof/>
        </w:rPr>
      </w:pPr>
      <w:hyperlink w:anchor="_Toc955320" w:history="1">
        <w:r w:rsidRPr="00912F98">
          <w:rPr>
            <w:rStyle w:val="Hyperlink"/>
            <w:noProof/>
          </w:rPr>
          <w:t>Section 5: Estimating Economic Values</w:t>
        </w:r>
        <w:r>
          <w:rPr>
            <w:noProof/>
            <w:webHidden/>
          </w:rPr>
          <w:tab/>
        </w:r>
        <w:r>
          <w:rPr>
            <w:noProof/>
            <w:webHidden/>
          </w:rPr>
          <w:fldChar w:fldCharType="begin"/>
        </w:r>
        <w:r>
          <w:rPr>
            <w:noProof/>
            <w:webHidden/>
          </w:rPr>
          <w:instrText xml:space="preserve"> PAGEREF _Toc955320 \h </w:instrText>
        </w:r>
        <w:r>
          <w:rPr>
            <w:noProof/>
            <w:webHidden/>
          </w:rPr>
        </w:r>
        <w:r>
          <w:rPr>
            <w:noProof/>
            <w:webHidden/>
          </w:rPr>
          <w:fldChar w:fldCharType="separate"/>
        </w:r>
        <w:r w:rsidR="009A10A0">
          <w:rPr>
            <w:noProof/>
            <w:webHidden/>
          </w:rPr>
          <w:t>48</w:t>
        </w:r>
        <w:r>
          <w:rPr>
            <w:noProof/>
            <w:webHidden/>
          </w:rPr>
          <w:fldChar w:fldCharType="end"/>
        </w:r>
      </w:hyperlink>
    </w:p>
    <w:p w14:paraId="2F058793" w14:textId="77777777" w:rsidR="004956BD" w:rsidRDefault="004956BD">
      <w:pPr>
        <w:pStyle w:val="TOC2"/>
        <w:tabs>
          <w:tab w:val="left" w:pos="1080"/>
          <w:tab w:val="right" w:leader="dot" w:pos="9350"/>
        </w:tabs>
        <w:rPr>
          <w:rFonts w:asciiTheme="minorHAnsi" w:eastAsiaTheme="minorEastAsia" w:hAnsiTheme="minorHAnsi"/>
          <w:noProof/>
        </w:rPr>
      </w:pPr>
      <w:hyperlink w:anchor="_Toc955321" w:history="1">
        <w:r w:rsidRPr="00912F98">
          <w:rPr>
            <w:rStyle w:val="Hyperlink"/>
            <w:noProof/>
          </w:rPr>
          <w:t xml:space="preserve">5.1. </w:t>
        </w:r>
        <w:r>
          <w:rPr>
            <w:rFonts w:asciiTheme="minorHAnsi" w:eastAsiaTheme="minorEastAsia" w:hAnsiTheme="minorHAnsi"/>
            <w:noProof/>
          </w:rPr>
          <w:tab/>
        </w:r>
        <w:r w:rsidRPr="00912F98">
          <w:rPr>
            <w:rStyle w:val="Hyperlink"/>
            <w:noProof/>
          </w:rPr>
          <w:t>Estimate Economic Values</w:t>
        </w:r>
        <w:r>
          <w:rPr>
            <w:noProof/>
            <w:webHidden/>
          </w:rPr>
          <w:tab/>
        </w:r>
        <w:r>
          <w:rPr>
            <w:noProof/>
            <w:webHidden/>
          </w:rPr>
          <w:fldChar w:fldCharType="begin"/>
        </w:r>
        <w:r>
          <w:rPr>
            <w:noProof/>
            <w:webHidden/>
          </w:rPr>
          <w:instrText xml:space="preserve"> PAGEREF _Toc955321 \h </w:instrText>
        </w:r>
        <w:r>
          <w:rPr>
            <w:noProof/>
            <w:webHidden/>
          </w:rPr>
        </w:r>
        <w:r>
          <w:rPr>
            <w:noProof/>
            <w:webHidden/>
          </w:rPr>
          <w:fldChar w:fldCharType="separate"/>
        </w:r>
        <w:r w:rsidR="009A10A0">
          <w:rPr>
            <w:noProof/>
            <w:webHidden/>
          </w:rPr>
          <w:t>48</w:t>
        </w:r>
        <w:r>
          <w:rPr>
            <w:noProof/>
            <w:webHidden/>
          </w:rPr>
          <w:fldChar w:fldCharType="end"/>
        </w:r>
      </w:hyperlink>
    </w:p>
    <w:p w14:paraId="022ECFB3" w14:textId="77777777" w:rsidR="004956BD" w:rsidRDefault="004956BD">
      <w:pPr>
        <w:pStyle w:val="TOC2"/>
        <w:tabs>
          <w:tab w:val="left" w:pos="1080"/>
          <w:tab w:val="right" w:leader="dot" w:pos="9350"/>
        </w:tabs>
        <w:rPr>
          <w:rFonts w:asciiTheme="minorHAnsi" w:eastAsiaTheme="minorEastAsia" w:hAnsiTheme="minorHAnsi"/>
          <w:noProof/>
        </w:rPr>
      </w:pPr>
      <w:hyperlink w:anchor="_Toc955322" w:history="1">
        <w:r w:rsidRPr="00912F98">
          <w:rPr>
            <w:rStyle w:val="Hyperlink"/>
            <w:noProof/>
          </w:rPr>
          <w:t xml:space="preserve">5.2. </w:t>
        </w:r>
        <w:r>
          <w:rPr>
            <w:rFonts w:asciiTheme="minorHAnsi" w:eastAsiaTheme="minorEastAsia" w:hAnsiTheme="minorHAnsi"/>
            <w:noProof/>
          </w:rPr>
          <w:tab/>
        </w:r>
        <w:r w:rsidRPr="00912F98">
          <w:rPr>
            <w:rStyle w:val="Hyperlink"/>
            <w:noProof/>
          </w:rPr>
          <w:t>Generate Reports</w:t>
        </w:r>
        <w:r>
          <w:rPr>
            <w:noProof/>
            <w:webHidden/>
          </w:rPr>
          <w:tab/>
        </w:r>
        <w:r>
          <w:rPr>
            <w:noProof/>
            <w:webHidden/>
          </w:rPr>
          <w:fldChar w:fldCharType="begin"/>
        </w:r>
        <w:r>
          <w:rPr>
            <w:noProof/>
            <w:webHidden/>
          </w:rPr>
          <w:instrText xml:space="preserve"> PAGEREF _Toc955322 \h </w:instrText>
        </w:r>
        <w:r>
          <w:rPr>
            <w:noProof/>
            <w:webHidden/>
          </w:rPr>
        </w:r>
        <w:r>
          <w:rPr>
            <w:noProof/>
            <w:webHidden/>
          </w:rPr>
          <w:fldChar w:fldCharType="separate"/>
        </w:r>
        <w:r w:rsidR="009A10A0">
          <w:rPr>
            <w:noProof/>
            <w:webHidden/>
          </w:rPr>
          <w:t>50</w:t>
        </w:r>
        <w:r>
          <w:rPr>
            <w:noProof/>
            <w:webHidden/>
          </w:rPr>
          <w:fldChar w:fldCharType="end"/>
        </w:r>
      </w:hyperlink>
    </w:p>
    <w:p w14:paraId="58E2A978" w14:textId="77777777" w:rsidR="004956BD" w:rsidRDefault="004956BD">
      <w:pPr>
        <w:pStyle w:val="TOC3"/>
        <w:tabs>
          <w:tab w:val="left" w:pos="1804"/>
          <w:tab w:val="right" w:leader="dot" w:pos="9350"/>
        </w:tabs>
        <w:rPr>
          <w:rFonts w:asciiTheme="minorHAnsi" w:eastAsiaTheme="minorEastAsia" w:hAnsiTheme="minorHAnsi"/>
          <w:noProof/>
        </w:rPr>
      </w:pPr>
      <w:hyperlink w:anchor="_Toc955323" w:history="1">
        <w:r w:rsidRPr="00912F98">
          <w:rPr>
            <w:rStyle w:val="Hyperlink"/>
            <w:noProof/>
          </w:rPr>
          <w:t xml:space="preserve">5.2.1 </w:t>
        </w:r>
        <w:r>
          <w:rPr>
            <w:rFonts w:asciiTheme="minorHAnsi" w:eastAsiaTheme="minorEastAsia" w:hAnsiTheme="minorHAnsi"/>
            <w:noProof/>
          </w:rPr>
          <w:tab/>
        </w:r>
        <w:r w:rsidRPr="00912F98">
          <w:rPr>
            <w:rStyle w:val="Hyperlink"/>
            <w:noProof/>
          </w:rPr>
          <w:t>Generate Tabular Result Reports</w:t>
        </w:r>
        <w:r>
          <w:rPr>
            <w:noProof/>
            <w:webHidden/>
          </w:rPr>
          <w:tab/>
        </w:r>
        <w:r>
          <w:rPr>
            <w:noProof/>
            <w:webHidden/>
          </w:rPr>
          <w:fldChar w:fldCharType="begin"/>
        </w:r>
        <w:r>
          <w:rPr>
            <w:noProof/>
            <w:webHidden/>
          </w:rPr>
          <w:instrText xml:space="preserve"> PAGEREF _Toc955323 \h </w:instrText>
        </w:r>
        <w:r>
          <w:rPr>
            <w:noProof/>
            <w:webHidden/>
          </w:rPr>
        </w:r>
        <w:r>
          <w:rPr>
            <w:noProof/>
            <w:webHidden/>
          </w:rPr>
          <w:fldChar w:fldCharType="separate"/>
        </w:r>
        <w:r w:rsidR="009A10A0">
          <w:rPr>
            <w:noProof/>
            <w:webHidden/>
          </w:rPr>
          <w:t>50</w:t>
        </w:r>
        <w:r>
          <w:rPr>
            <w:noProof/>
            <w:webHidden/>
          </w:rPr>
          <w:fldChar w:fldCharType="end"/>
        </w:r>
      </w:hyperlink>
    </w:p>
    <w:p w14:paraId="0A8C3737" w14:textId="77777777" w:rsidR="004956BD" w:rsidRDefault="004956BD">
      <w:pPr>
        <w:pStyle w:val="TOC3"/>
        <w:tabs>
          <w:tab w:val="left" w:pos="1804"/>
          <w:tab w:val="right" w:leader="dot" w:pos="9350"/>
        </w:tabs>
        <w:rPr>
          <w:rFonts w:asciiTheme="minorHAnsi" w:eastAsiaTheme="minorEastAsia" w:hAnsiTheme="minorHAnsi"/>
          <w:noProof/>
        </w:rPr>
      </w:pPr>
      <w:hyperlink w:anchor="_Toc955324" w:history="1">
        <w:r w:rsidRPr="00912F98">
          <w:rPr>
            <w:rStyle w:val="Hyperlink"/>
            <w:noProof/>
          </w:rPr>
          <w:t xml:space="preserve">5.2.2 </w:t>
        </w:r>
        <w:r>
          <w:rPr>
            <w:rFonts w:asciiTheme="minorHAnsi" w:eastAsiaTheme="minorEastAsia" w:hAnsiTheme="minorHAnsi"/>
            <w:noProof/>
          </w:rPr>
          <w:tab/>
        </w:r>
        <w:r w:rsidRPr="00912F98">
          <w:rPr>
            <w:rStyle w:val="Hyperlink"/>
            <w:noProof/>
          </w:rPr>
          <w:t>Generate Audit Trail Reports</w:t>
        </w:r>
        <w:r>
          <w:rPr>
            <w:noProof/>
            <w:webHidden/>
          </w:rPr>
          <w:tab/>
        </w:r>
        <w:r>
          <w:rPr>
            <w:noProof/>
            <w:webHidden/>
          </w:rPr>
          <w:fldChar w:fldCharType="begin"/>
        </w:r>
        <w:r>
          <w:rPr>
            <w:noProof/>
            <w:webHidden/>
          </w:rPr>
          <w:instrText xml:space="preserve"> PAGEREF _Toc955324 \h </w:instrText>
        </w:r>
        <w:r>
          <w:rPr>
            <w:noProof/>
            <w:webHidden/>
          </w:rPr>
        </w:r>
        <w:r>
          <w:rPr>
            <w:noProof/>
            <w:webHidden/>
          </w:rPr>
          <w:fldChar w:fldCharType="separate"/>
        </w:r>
        <w:r w:rsidR="009A10A0">
          <w:rPr>
            <w:noProof/>
            <w:webHidden/>
          </w:rPr>
          <w:t>50</w:t>
        </w:r>
        <w:r>
          <w:rPr>
            <w:noProof/>
            <w:webHidden/>
          </w:rPr>
          <w:fldChar w:fldCharType="end"/>
        </w:r>
      </w:hyperlink>
    </w:p>
    <w:p w14:paraId="0648CAAA" w14:textId="79A22391" w:rsidR="002C731C" w:rsidRPr="00BC4224" w:rsidRDefault="00487D39" w:rsidP="00CA733B">
      <w:r w:rsidRPr="00BC4224">
        <w:rPr>
          <w:rFonts w:asciiTheme="majorHAnsi" w:hAnsiTheme="majorHAnsi"/>
        </w:rPr>
        <w:fldChar w:fldCharType="end"/>
      </w:r>
    </w:p>
    <w:p w14:paraId="05B9B929" w14:textId="77777777" w:rsidR="002C731C" w:rsidRPr="00BC4224" w:rsidRDefault="002C731C" w:rsidP="00CA733B"/>
    <w:p w14:paraId="4101171C" w14:textId="77777777" w:rsidR="002C731C" w:rsidRPr="00BC4224" w:rsidRDefault="002C731C" w:rsidP="00CA733B"/>
    <w:p w14:paraId="30E8F434" w14:textId="77777777" w:rsidR="002C731C" w:rsidRPr="00BC4224" w:rsidRDefault="002C731C" w:rsidP="00CA733B"/>
    <w:p w14:paraId="73ED31B9" w14:textId="77777777" w:rsidR="002C731C" w:rsidRPr="00BC4224" w:rsidRDefault="002C731C" w:rsidP="00CA733B"/>
    <w:p w14:paraId="6D99874E" w14:textId="77777777" w:rsidR="002C731C" w:rsidRPr="00BC4224" w:rsidRDefault="002C731C" w:rsidP="00CA733B"/>
    <w:p w14:paraId="35E8BA57" w14:textId="77777777" w:rsidR="002C731C" w:rsidRPr="00BC4224" w:rsidRDefault="002C731C" w:rsidP="00CA733B"/>
    <w:p w14:paraId="7A7C1BF0" w14:textId="77777777" w:rsidR="002C731C" w:rsidRPr="00BC4224" w:rsidRDefault="002C731C" w:rsidP="002C731C">
      <w:pPr>
        <w:sectPr w:rsidR="002C731C" w:rsidRPr="00BC4224" w:rsidSect="00592964">
          <w:pgSz w:w="12240" w:h="15840" w:code="1"/>
          <w:pgMar w:top="1440" w:right="1440" w:bottom="1440" w:left="1440" w:header="576" w:footer="576" w:gutter="0"/>
          <w:cols w:space="720"/>
          <w:docGrid w:linePitch="360"/>
        </w:sectPr>
      </w:pPr>
    </w:p>
    <w:p w14:paraId="183A12E9" w14:textId="77777777" w:rsidR="00FB7F66" w:rsidRPr="00BC4224" w:rsidRDefault="00676C07" w:rsidP="00240E4F">
      <w:pPr>
        <w:pStyle w:val="Heading1"/>
      </w:pPr>
      <w:bookmarkStart w:id="1" w:name="_Toc481495885"/>
      <w:bookmarkStart w:id="2" w:name="_Toc955291"/>
      <w:r w:rsidRPr="00BC4224">
        <w:lastRenderedPageBreak/>
        <w:t>Intro</w:t>
      </w:r>
      <w:r w:rsidR="00FB7F66" w:rsidRPr="00BC4224">
        <w:t>duction</w:t>
      </w:r>
      <w:r w:rsidR="00660A57" w:rsidRPr="00BC4224">
        <w:t xml:space="preserve"> to </w:t>
      </w:r>
      <w:proofErr w:type="spellStart"/>
      <w:r w:rsidR="00660A57" w:rsidRPr="00BC4224">
        <w:t>BenMAP</w:t>
      </w:r>
      <w:proofErr w:type="spellEnd"/>
      <w:r w:rsidR="006B3D72" w:rsidRPr="00BC4224">
        <w:t>-CE</w:t>
      </w:r>
      <w:bookmarkEnd w:id="1"/>
      <w:bookmarkEnd w:id="2"/>
    </w:p>
    <w:p w14:paraId="183A12EB" w14:textId="6D9D431A" w:rsidR="00FB7F66" w:rsidRPr="00BC4224" w:rsidRDefault="00FB7F66" w:rsidP="00FB7F66">
      <w:pPr>
        <w:spacing w:after="0"/>
        <w:rPr>
          <w:rFonts w:asciiTheme="majorHAnsi" w:hAnsiTheme="majorHAnsi"/>
          <w:b/>
        </w:rPr>
      </w:pPr>
      <w:r w:rsidRPr="00BC4224">
        <w:rPr>
          <w:rFonts w:asciiTheme="majorHAnsi" w:hAnsiTheme="majorHAnsi"/>
          <w:b/>
        </w:rPr>
        <w:t xml:space="preserve">What is air pollution benefits analysis, and how can </w:t>
      </w:r>
      <w:proofErr w:type="spellStart"/>
      <w:r w:rsidRPr="00BC4224">
        <w:rPr>
          <w:rFonts w:asciiTheme="majorHAnsi" w:hAnsiTheme="majorHAnsi"/>
          <w:b/>
        </w:rPr>
        <w:t>BenMAP</w:t>
      </w:r>
      <w:proofErr w:type="spellEnd"/>
      <w:r w:rsidRPr="00BC4224">
        <w:rPr>
          <w:rFonts w:asciiTheme="majorHAnsi" w:hAnsiTheme="majorHAnsi"/>
          <w:b/>
        </w:rPr>
        <w:t>-CE help?</w:t>
      </w:r>
    </w:p>
    <w:p w14:paraId="183A12F4" w14:textId="67A76951" w:rsidR="00FB7F66" w:rsidRPr="00BC4224" w:rsidRDefault="009E1E43" w:rsidP="005F5ABF">
      <w:pPr>
        <w:pStyle w:val="Body"/>
      </w:pPr>
      <w:r w:rsidRPr="00BC4224">
        <w:rPr>
          <w:b/>
          <w:noProof/>
        </w:rPr>
        <mc:AlternateContent>
          <mc:Choice Requires="wps">
            <w:drawing>
              <wp:anchor distT="0" distB="0" distL="114300" distR="114300" simplePos="0" relativeHeight="251723776" behindDoc="0" locked="0" layoutInCell="1" allowOverlap="1" wp14:anchorId="2C5E3D7E" wp14:editId="0BFCD171">
                <wp:simplePos x="0" y="0"/>
                <wp:positionH relativeFrom="column">
                  <wp:posOffset>3674745</wp:posOffset>
                </wp:positionH>
                <wp:positionV relativeFrom="paragraph">
                  <wp:posOffset>659765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2EB9081C" w14:textId="77777777" w:rsidR="004956BD" w:rsidRPr="00760568" w:rsidRDefault="004956BD"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4956BD" w:rsidRPr="00760568" w:rsidRDefault="004956BD"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 xml:space="preserve">How </w:t>
                            </w:r>
                            <w:proofErr w:type="gramStart"/>
                            <w:r w:rsidRPr="00760568">
                              <w:rPr>
                                <w:rFonts w:asciiTheme="minorHAnsi" w:hAnsiTheme="minorHAnsi"/>
                              </w:rPr>
                              <w:t>do health</w:t>
                            </w:r>
                            <w:proofErr w:type="gramEnd"/>
                            <w:r w:rsidRPr="00760568">
                              <w:rPr>
                                <w:rFonts w:asciiTheme="minorHAnsi" w:hAnsiTheme="minorHAnsi"/>
                              </w:rPr>
                              <w:t xml:space="preserve"> or economic benefits differ across regulatory programs?</w:t>
                            </w:r>
                          </w:p>
                          <w:p w14:paraId="617959FF"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4956BD" w:rsidRPr="001E6290" w:rsidRDefault="004956BD" w:rsidP="009E1E43">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6" o:spid="_x0000_s1026" style="position:absolute;margin-left:289.35pt;margin-top:51.95pt;width:180.45pt;height:320.6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" fillcolor="#8aabd3 [2132]" strokecolor="#4f81bd [3204]">
                <v:fill color2="#d6e2f0 [756]" rotate="t" focusposition="1,1" focussize="" colors="0 #9ab5e4;.5 #c2d1ed;1 #e1e8f5" focus="100%" type="gradientRadial"/>
                <v:textbox>
                  <w:txbxContent>
                    <w:p w14:paraId="2EB9081C" w14:textId="77777777" w:rsidR="004956BD" w:rsidRPr="00760568" w:rsidRDefault="004956BD"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4956BD" w:rsidRPr="00760568" w:rsidRDefault="004956BD"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 xml:space="preserve">How </w:t>
                      </w:r>
                      <w:proofErr w:type="gramStart"/>
                      <w:r w:rsidRPr="00760568">
                        <w:rPr>
                          <w:rFonts w:asciiTheme="minorHAnsi" w:hAnsiTheme="minorHAnsi"/>
                        </w:rPr>
                        <w:t>do health</w:t>
                      </w:r>
                      <w:proofErr w:type="gramEnd"/>
                      <w:r w:rsidRPr="00760568">
                        <w:rPr>
                          <w:rFonts w:asciiTheme="minorHAnsi" w:hAnsiTheme="minorHAnsi"/>
                        </w:rPr>
                        <w:t xml:space="preserve"> or economic benefits differ across regulatory programs?</w:t>
                      </w:r>
                    </w:p>
                    <w:p w14:paraId="617959FF"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4956BD" w:rsidRPr="00760568" w:rsidRDefault="004956BD"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4956BD" w:rsidRPr="001E6290" w:rsidRDefault="004956BD" w:rsidP="009E1E43">
                      <w:pPr>
                        <w:jc w:val="center"/>
                        <w:rPr>
                          <w:rFonts w:asciiTheme="majorHAnsi" w:hAnsiTheme="majorHAnsi"/>
                        </w:rPr>
                      </w:pPr>
                    </w:p>
                  </w:txbxContent>
                </v:textbox>
                <w10:wrap type="square"/>
              </v:roundrect>
            </w:pict>
          </mc:Fallback>
        </mc:AlternateContent>
      </w:r>
      <w:r w:rsidR="00FB7F66" w:rsidRPr="00BC4224">
        <w:t xml:space="preserve">Air pollution benefits analysis is the </w:t>
      </w:r>
      <w:r w:rsidR="00FE1371" w:rsidRPr="00BC4224">
        <w:t>process</w:t>
      </w:r>
      <w:r w:rsidR="00FB7F66" w:rsidRPr="00BC4224">
        <w:t xml:space="preserve"> of applying </w:t>
      </w:r>
      <w:r w:rsidR="00F807FC" w:rsidRPr="00BC4224">
        <w:t xml:space="preserve">the </w:t>
      </w:r>
      <w:r w:rsidR="00FB7F66" w:rsidRPr="00BC4224">
        <w:t>fi</w:t>
      </w:r>
      <w:r w:rsidR="00462E0D" w:rsidRPr="00BC4224">
        <w:t xml:space="preserve">ndings </w:t>
      </w:r>
      <w:r w:rsidR="00F807FC" w:rsidRPr="00BC4224">
        <w:t xml:space="preserve">of </w:t>
      </w:r>
      <w:r w:rsidR="00462E0D" w:rsidRPr="00BC4224">
        <w:t xml:space="preserve">epidemiological </w:t>
      </w:r>
      <w:r w:rsidR="00FB7F66" w:rsidRPr="00BC4224">
        <w:t xml:space="preserve">and economics </w:t>
      </w:r>
      <w:r w:rsidR="00F807FC" w:rsidRPr="00BC4224">
        <w:t xml:space="preserve">studies </w:t>
      </w:r>
      <w:r w:rsidR="00FB7F66" w:rsidRPr="00BC4224">
        <w:t xml:space="preserve">to estimate the health impacts and </w:t>
      </w:r>
      <w:r w:rsidR="00462E0D" w:rsidRPr="00BC4224">
        <w:t xml:space="preserve">economic value of air pollution </w:t>
      </w:r>
      <w:r w:rsidR="00FB7F66" w:rsidRPr="00BC4224">
        <w:t>changes</w:t>
      </w:r>
      <w:r w:rsidR="00F807FC" w:rsidRPr="00BC4224">
        <w:t xml:space="preserve"> in a policy setting</w:t>
      </w:r>
      <w:r w:rsidR="00FB7F66" w:rsidRPr="00BC4224">
        <w:t xml:space="preserve">. The environmental </w:t>
      </w:r>
      <w:r w:rsidR="00FB7F66" w:rsidRPr="00BC4224">
        <w:rPr>
          <w:u w:val="single"/>
        </w:rPr>
        <w:t>Ben</w:t>
      </w:r>
      <w:r w:rsidR="00FB7F66" w:rsidRPr="00BC4224">
        <w:t xml:space="preserve">efits </w:t>
      </w:r>
      <w:r w:rsidR="00FB7F66" w:rsidRPr="00BC4224">
        <w:rPr>
          <w:u w:val="single"/>
        </w:rPr>
        <w:t>M</w:t>
      </w:r>
      <w:r w:rsidR="00FB7F66" w:rsidRPr="00BC4224">
        <w:t xml:space="preserve">apping and </w:t>
      </w:r>
      <w:r w:rsidR="00FB7F66" w:rsidRPr="00BC4224">
        <w:rPr>
          <w:u w:val="single"/>
        </w:rPr>
        <w:t>A</w:t>
      </w:r>
      <w:r w:rsidR="00FB7F66" w:rsidRPr="00BC4224">
        <w:t xml:space="preserve">nalysis </w:t>
      </w:r>
      <w:r w:rsidR="00FB7F66" w:rsidRPr="00BC4224">
        <w:rPr>
          <w:u w:val="single"/>
        </w:rPr>
        <w:t>P</w:t>
      </w:r>
      <w:r w:rsidR="00FB7F66" w:rsidRPr="00BC4224">
        <w:t>rogram—</w:t>
      </w:r>
      <w:r w:rsidR="00FB7F66" w:rsidRPr="00BC4224">
        <w:rPr>
          <w:u w:val="single"/>
        </w:rPr>
        <w:t>C</w:t>
      </w:r>
      <w:r w:rsidR="00FB7F66" w:rsidRPr="00BC4224">
        <w:t xml:space="preserve">ommunity </w:t>
      </w:r>
      <w:r w:rsidR="00FB7F66" w:rsidRPr="00BC4224">
        <w:rPr>
          <w:u w:val="single"/>
        </w:rPr>
        <w:t>E</w:t>
      </w:r>
      <w:r w:rsidR="00FB7F66" w:rsidRPr="00BC4224">
        <w:t>dition</w:t>
      </w:r>
      <w:r w:rsidR="00FE1371" w:rsidRPr="00BC4224">
        <w:t xml:space="preserve"> </w:t>
      </w:r>
      <w:r w:rsidR="00FB7F66" w:rsidRPr="00BC4224">
        <w:t>(</w:t>
      </w:r>
      <w:proofErr w:type="spellStart"/>
      <w:r w:rsidR="00FB7F66" w:rsidRPr="00BC4224">
        <w:t>BenMAP</w:t>
      </w:r>
      <w:proofErr w:type="spellEnd"/>
      <w:r w:rsidR="00FB7F66" w:rsidRPr="00BC4224">
        <w:t xml:space="preserve">-CE) software </w:t>
      </w:r>
      <w:r w:rsidR="00FC79BA" w:rsidRPr="00BC4224">
        <w:t xml:space="preserve">allows users to conduct benefits analysis for an area of interest </w:t>
      </w:r>
      <w:r w:rsidR="00FB7F66" w:rsidRPr="00BC4224">
        <w:t xml:space="preserve">by </w:t>
      </w:r>
      <w:r w:rsidR="00FC79BA" w:rsidRPr="00BC4224">
        <w:t>aggregating multiple data sets</w:t>
      </w:r>
      <w:r w:rsidR="00462E0D" w:rsidRPr="00BC4224">
        <w:t xml:space="preserve"> </w:t>
      </w:r>
      <w:r w:rsidR="00FB7F66" w:rsidRPr="00BC4224">
        <w:t xml:space="preserve">to calculate the quantity and </w:t>
      </w:r>
      <w:r w:rsidR="00336400" w:rsidRPr="00BC4224">
        <w:t xml:space="preserve">economic </w:t>
      </w:r>
      <w:r w:rsidR="00FB7F66" w:rsidRPr="00BC4224">
        <w:t>value of premature death</w:t>
      </w:r>
      <w:r w:rsidR="00462E0D" w:rsidRPr="00BC4224">
        <w:t xml:space="preserve">s and illnesses associated with </w:t>
      </w:r>
      <w:r w:rsidR="00FB7F66" w:rsidRPr="00BC4224">
        <w:t xml:space="preserve">changes in air pollution. </w:t>
      </w:r>
      <w:r w:rsidR="0029118B" w:rsidRPr="00BC4224">
        <w:t>T</w:t>
      </w:r>
      <w:r w:rsidR="00FB7F66" w:rsidRPr="00BC4224">
        <w:t>he program includes a s</w:t>
      </w:r>
      <w:r w:rsidR="00462E0D" w:rsidRPr="00BC4224">
        <w:t xml:space="preserve">ubset of air quality monitoring </w:t>
      </w:r>
      <w:r w:rsidR="00FB7F66" w:rsidRPr="00BC4224">
        <w:t>data, recent and projected demographic and baseline heal</w:t>
      </w:r>
      <w:r w:rsidR="00462E0D" w:rsidRPr="00BC4224">
        <w:t xml:space="preserve">th data, concentration-response </w:t>
      </w:r>
      <w:r w:rsidR="00FB7F66" w:rsidRPr="00BC4224">
        <w:t>relationships drawn from the published epidemiological literatur</w:t>
      </w:r>
      <w:r w:rsidR="00462E0D" w:rsidRPr="00BC4224">
        <w:t xml:space="preserve">e, and economic value estimates </w:t>
      </w:r>
      <w:r w:rsidR="00FB7F66" w:rsidRPr="00BC4224">
        <w:t>based on the published economics literature. Linking these data to</w:t>
      </w:r>
      <w:r w:rsidR="00462E0D" w:rsidRPr="00BC4224">
        <w:t xml:space="preserve">gether allows users </w:t>
      </w:r>
      <w:r w:rsidR="00FB7F66" w:rsidRPr="00BC4224">
        <w:t>to more easily answer an array of policy questions (see Box 1).</w:t>
      </w:r>
    </w:p>
    <w:p w14:paraId="183A12F6" w14:textId="77777777" w:rsidR="00FB7F66" w:rsidRPr="00BC4224" w:rsidRDefault="00FB7F66" w:rsidP="00240E4F">
      <w:pPr>
        <w:pStyle w:val="Heading1"/>
      </w:pPr>
      <w:bookmarkStart w:id="3" w:name="_Toc955292"/>
      <w:r w:rsidRPr="00BC4224">
        <w:t xml:space="preserve">About </w:t>
      </w:r>
      <w:r w:rsidR="00336400" w:rsidRPr="00BC4224">
        <w:t>T</w:t>
      </w:r>
      <w:r w:rsidRPr="00BC4224">
        <w:t xml:space="preserve">hese </w:t>
      </w:r>
      <w:r w:rsidR="00336400" w:rsidRPr="00BC4224">
        <w:t>E</w:t>
      </w:r>
      <w:r w:rsidRPr="00BC4224">
        <w:t>xercises</w:t>
      </w:r>
      <w:bookmarkEnd w:id="3"/>
    </w:p>
    <w:p w14:paraId="183A12F7" w14:textId="3F45ED87" w:rsidR="00624343" w:rsidRPr="00BC4224" w:rsidRDefault="00FB7F66" w:rsidP="00C27D42">
      <w:pPr>
        <w:pStyle w:val="Body"/>
      </w:pPr>
      <w:r w:rsidRPr="00BC4224">
        <w:t>The</w:t>
      </w:r>
      <w:r w:rsidR="00263A98" w:rsidRPr="00BC4224">
        <w:t xml:space="preserve">se self-paced training exercises were </w:t>
      </w:r>
      <w:r w:rsidRPr="00BC4224">
        <w:t xml:space="preserve">designed to </w:t>
      </w:r>
      <w:r w:rsidR="00FE425E" w:rsidRPr="00BC4224">
        <w:t>provide</w:t>
      </w:r>
      <w:r w:rsidR="00B501BD" w:rsidRPr="00BC4224">
        <w:t xml:space="preserve"> the foundation needed</w:t>
      </w:r>
      <w:r w:rsidRPr="00BC4224">
        <w:t xml:space="preserve"> </w:t>
      </w:r>
      <w:r w:rsidR="008B6AB0" w:rsidRPr="00BC4224">
        <w:t xml:space="preserve">to perform </w:t>
      </w:r>
      <w:r w:rsidRPr="00BC4224">
        <w:t>a basic benefits assessment.</w:t>
      </w:r>
      <w:r w:rsidR="008B6AB0" w:rsidRPr="00BC4224">
        <w:t xml:space="preserve"> </w:t>
      </w:r>
      <w:r w:rsidR="00624343" w:rsidRPr="00BC4224">
        <w:t>There are a total of seven exercises, each focus</w:t>
      </w:r>
      <w:r w:rsidR="00FE1371" w:rsidRPr="00BC4224">
        <w:t>ing</w:t>
      </w:r>
      <w:r w:rsidR="00624343" w:rsidRPr="00BC4224">
        <w:t xml:space="preserve"> on a policy scenario </w:t>
      </w:r>
      <w:r w:rsidR="00FE425E" w:rsidRPr="00BC4224">
        <w:t xml:space="preserve">within one of seven different regions around the world </w:t>
      </w:r>
      <w:r w:rsidR="00624343" w:rsidRPr="00BC4224">
        <w:t xml:space="preserve">that can be analyzed using </w:t>
      </w:r>
      <w:proofErr w:type="spellStart"/>
      <w:r w:rsidR="00624343" w:rsidRPr="00BC4224">
        <w:t>BenMAP</w:t>
      </w:r>
      <w:proofErr w:type="spellEnd"/>
      <w:r w:rsidR="00624343" w:rsidRPr="00BC4224">
        <w:t xml:space="preserve">-CE. </w:t>
      </w:r>
      <w:r w:rsidR="00FF14FE" w:rsidRPr="00BC4224">
        <w:t xml:space="preserve">While </w:t>
      </w:r>
      <w:r w:rsidR="005A0BC3" w:rsidRPr="00BC4224">
        <w:t xml:space="preserve">each of the </w:t>
      </w:r>
      <w:r w:rsidR="00FE425E" w:rsidRPr="00BC4224">
        <w:t>self-paced</w:t>
      </w:r>
      <w:r w:rsidR="00FF14FE" w:rsidRPr="00BC4224">
        <w:t xml:space="preserve"> exercises cover</w:t>
      </w:r>
      <w:r w:rsidR="005A0BC3" w:rsidRPr="00BC4224">
        <w:t>s</w:t>
      </w:r>
      <w:r w:rsidR="00FF14FE" w:rsidRPr="00BC4224">
        <w:t xml:space="preserve"> the basics of </w:t>
      </w:r>
      <w:proofErr w:type="spellStart"/>
      <w:r w:rsidR="00FF14FE" w:rsidRPr="00BC4224">
        <w:t>BenMAP</w:t>
      </w:r>
      <w:proofErr w:type="spellEnd"/>
      <w:r w:rsidR="00FF14FE" w:rsidRPr="00BC4224">
        <w:t>-CE, you are encouraged to try multiple exercises to get a better understanding of the breadth of data types and analysis options.</w:t>
      </w:r>
      <w:r w:rsidR="009C286E" w:rsidRPr="00BC4224">
        <w:t xml:space="preserve"> Self-paced training exercises are available for China, Mexico, South Africa, South America, South Asia, Southeast Asia, and West Africa. The data files necess</w:t>
      </w:r>
      <w:r w:rsidR="007B209E" w:rsidRPr="00BC4224">
        <w:t>ary to complete these exercises</w:t>
      </w:r>
      <w:r w:rsidR="009C286E" w:rsidRPr="00BC4224">
        <w:t xml:space="preserve"> can be found on the </w:t>
      </w:r>
      <w:proofErr w:type="spellStart"/>
      <w:r w:rsidR="009C286E" w:rsidRPr="00BC4224">
        <w:t>BenMAP</w:t>
      </w:r>
      <w:proofErr w:type="spellEnd"/>
      <w:r w:rsidR="009C286E" w:rsidRPr="00BC4224">
        <w:t>-CE website.</w:t>
      </w:r>
      <w:r w:rsidR="00FF14FE" w:rsidRPr="00BC4224">
        <w:t xml:space="preserve"> </w:t>
      </w:r>
      <w:r w:rsidRPr="00BC4224">
        <w:t>The examples described</w:t>
      </w:r>
      <w:r w:rsidR="004A1E62" w:rsidRPr="00BC4224">
        <w:t xml:space="preserve"> in </w:t>
      </w:r>
      <w:r w:rsidR="00263A98" w:rsidRPr="00BC4224">
        <w:t>these self-p</w:t>
      </w:r>
      <w:r w:rsidR="008B6AB0" w:rsidRPr="00BC4224">
        <w:t>a</w:t>
      </w:r>
      <w:r w:rsidR="00263A98" w:rsidRPr="00BC4224">
        <w:t>ced training exercises</w:t>
      </w:r>
      <w:r w:rsidR="004A1E62" w:rsidRPr="00BC4224">
        <w:t xml:space="preserve"> rely </w:t>
      </w:r>
      <w:r w:rsidRPr="00BC4224">
        <w:t xml:space="preserve">upon assumptions and input data that </w:t>
      </w:r>
      <w:r w:rsidR="00FF14FE" w:rsidRPr="00BC4224">
        <w:t xml:space="preserve">the </w:t>
      </w:r>
      <w:r w:rsidR="00B501BD" w:rsidRPr="00BC4224">
        <w:t>United States Environmental Protection Agency (</w:t>
      </w:r>
      <w:r w:rsidRPr="00BC4224">
        <w:t>EPA</w:t>
      </w:r>
      <w:r w:rsidR="00B501BD" w:rsidRPr="00BC4224">
        <w:t>)</w:t>
      </w:r>
      <w:r w:rsidRPr="00BC4224">
        <w:t xml:space="preserve"> has historically used in its analyses</w:t>
      </w:r>
      <w:r w:rsidR="00FE1371" w:rsidRPr="00BC4224">
        <w:t>. A</w:t>
      </w:r>
      <w:r w:rsidR="00B501BD" w:rsidRPr="00BC4224">
        <w:t xml:space="preserve">s you begin to conduct benefits assessments for your own area of interest, </w:t>
      </w:r>
      <w:r w:rsidRPr="00BC4224">
        <w:t xml:space="preserve">you </w:t>
      </w:r>
      <w:r w:rsidR="00FE425E" w:rsidRPr="00BC4224">
        <w:t xml:space="preserve">can </w:t>
      </w:r>
      <w:r w:rsidRPr="00BC4224">
        <w:t xml:space="preserve">replace </w:t>
      </w:r>
      <w:r w:rsidR="008B6AB0" w:rsidRPr="00BC4224">
        <w:t>the</w:t>
      </w:r>
      <w:r w:rsidR="00FE425E" w:rsidRPr="00BC4224">
        <w:t>se assumptions and input data</w:t>
      </w:r>
      <w:r w:rsidR="008B6AB0" w:rsidRPr="00BC4224">
        <w:t xml:space="preserve"> </w:t>
      </w:r>
      <w:r w:rsidRPr="00BC4224">
        <w:t xml:space="preserve">with your own </w:t>
      </w:r>
      <w:r w:rsidR="00B501BD" w:rsidRPr="00BC4224">
        <w:t>values</w:t>
      </w:r>
      <w:r w:rsidRPr="00BC4224">
        <w:t>.</w:t>
      </w:r>
      <w:r w:rsidR="00AF590A" w:rsidRPr="00BC4224">
        <w:t xml:space="preserve"> </w:t>
      </w:r>
    </w:p>
    <w:p w14:paraId="183A12F8" w14:textId="4C37AA3B" w:rsidR="00FB7F66" w:rsidRPr="00BC4224" w:rsidRDefault="00FF14FE" w:rsidP="00C27D42">
      <w:pPr>
        <w:pStyle w:val="Body"/>
      </w:pPr>
      <w:r w:rsidRPr="00BC4224">
        <w:t>Each self-paced</w:t>
      </w:r>
      <w:r w:rsidR="00AF590A" w:rsidRPr="00BC4224">
        <w:t xml:space="preserve"> exercise is divided into </w:t>
      </w:r>
      <w:r w:rsidR="007227EE" w:rsidRPr="00BC4224">
        <w:t>five</w:t>
      </w:r>
      <w:r w:rsidR="00AF590A" w:rsidRPr="00BC4224">
        <w:t xml:space="preserve"> sections. </w:t>
      </w:r>
      <w:r w:rsidR="007227EE" w:rsidRPr="00BC4224">
        <w:t xml:space="preserve">In </w:t>
      </w:r>
      <w:r w:rsidR="00EF222E" w:rsidRPr="00BC4224">
        <w:t>Section</w:t>
      </w:r>
      <w:r w:rsidR="007227EE" w:rsidRPr="00BC4224">
        <w:t xml:space="preserve"> 1, you will install the </w:t>
      </w:r>
      <w:proofErr w:type="spellStart"/>
      <w:r w:rsidR="007227EE" w:rsidRPr="00BC4224">
        <w:t>BenMAP</w:t>
      </w:r>
      <w:proofErr w:type="spellEnd"/>
      <w:r w:rsidR="007D0493" w:rsidRPr="00BC4224">
        <w:t>-CE</w:t>
      </w:r>
      <w:r w:rsidR="007227EE" w:rsidRPr="00BC4224">
        <w:t xml:space="preserve"> software and familiarize yourself with the basic structure of the program. </w:t>
      </w:r>
      <w:r w:rsidR="00AF590A" w:rsidRPr="00BC4224">
        <w:t xml:space="preserve">In </w:t>
      </w:r>
      <w:r w:rsidR="00EF222E" w:rsidRPr="00BC4224">
        <w:t>Section</w:t>
      </w:r>
      <w:r w:rsidR="007227EE" w:rsidRPr="00BC4224">
        <w:t xml:space="preserve"> 2</w:t>
      </w:r>
      <w:r w:rsidR="00AF590A" w:rsidRPr="00BC4224">
        <w:t xml:space="preserve">, you </w:t>
      </w:r>
      <w:r w:rsidR="003E4799" w:rsidRPr="00BC4224">
        <w:t xml:space="preserve">will </w:t>
      </w:r>
      <w:r w:rsidR="00AF590A" w:rsidRPr="00BC4224">
        <w:t xml:space="preserve">learn </w:t>
      </w:r>
      <w:r w:rsidR="00624343" w:rsidRPr="00BC4224">
        <w:t>about</w:t>
      </w:r>
      <w:r w:rsidR="003339A4" w:rsidRPr="00BC4224">
        <w:t xml:space="preserve"> the</w:t>
      </w:r>
      <w:r w:rsidR="00624343" w:rsidRPr="00BC4224">
        <w:t xml:space="preserve"> </w:t>
      </w:r>
      <w:r w:rsidR="003339A4" w:rsidRPr="00BC4224">
        <w:t xml:space="preserve">“setup” </w:t>
      </w:r>
      <w:r w:rsidR="00AF590A" w:rsidRPr="00BC4224">
        <w:t xml:space="preserve">and how </w:t>
      </w:r>
      <w:r w:rsidR="003339A4" w:rsidRPr="00BC4224">
        <w:t xml:space="preserve">it </w:t>
      </w:r>
      <w:r w:rsidR="00AF590A" w:rsidRPr="00BC4224">
        <w:t>should be used</w:t>
      </w:r>
      <w:r w:rsidR="00FE425E" w:rsidRPr="00BC4224">
        <w:t xml:space="preserve">. You </w:t>
      </w:r>
      <w:r w:rsidR="00AF590A" w:rsidRPr="00BC4224">
        <w:t xml:space="preserve">will create a new setup to use in this </w:t>
      </w:r>
      <w:r w:rsidR="00624343" w:rsidRPr="00BC4224">
        <w:t>exercise</w:t>
      </w:r>
      <w:r w:rsidR="00AF590A" w:rsidRPr="00BC4224">
        <w:t xml:space="preserve">. In </w:t>
      </w:r>
      <w:r w:rsidR="00EF222E" w:rsidRPr="00BC4224">
        <w:t>Section</w:t>
      </w:r>
      <w:r w:rsidR="007227EE" w:rsidRPr="00BC4224">
        <w:t xml:space="preserve"> 3</w:t>
      </w:r>
      <w:r w:rsidR="00AF590A" w:rsidRPr="00BC4224">
        <w:t xml:space="preserve"> you will load</w:t>
      </w:r>
      <w:r w:rsidR="003E4799" w:rsidRPr="00BC4224">
        <w:t xml:space="preserve"> the</w:t>
      </w:r>
      <w:r w:rsidR="00AF590A" w:rsidRPr="00BC4224">
        <w:t xml:space="preserve"> data necessary to perform </w:t>
      </w:r>
      <w:r w:rsidR="00FE425E" w:rsidRPr="00BC4224">
        <w:t>benefits</w:t>
      </w:r>
      <w:r w:rsidR="00AF590A" w:rsidRPr="00BC4224">
        <w:t xml:space="preserve"> analysis. This will involve loading both data used to estimate health impacts and data to estimate economic values. In </w:t>
      </w:r>
      <w:r w:rsidR="00EF222E" w:rsidRPr="00BC4224">
        <w:t>Section</w:t>
      </w:r>
      <w:r w:rsidR="007227EE" w:rsidRPr="00BC4224">
        <w:t xml:space="preserve"> 4</w:t>
      </w:r>
      <w:r w:rsidR="00AF590A" w:rsidRPr="00BC4224">
        <w:t>, you will estimate the</w:t>
      </w:r>
      <w:r w:rsidR="00FE425E" w:rsidRPr="00BC4224">
        <w:t>se</w:t>
      </w:r>
      <w:r w:rsidR="00AF590A" w:rsidRPr="00BC4224">
        <w:t xml:space="preserve"> health impacts, and in </w:t>
      </w:r>
      <w:r w:rsidR="00EF222E" w:rsidRPr="00BC4224">
        <w:t>Section</w:t>
      </w:r>
      <w:r w:rsidR="007227EE" w:rsidRPr="00BC4224">
        <w:t xml:space="preserve"> 5</w:t>
      </w:r>
      <w:r w:rsidR="00AF590A" w:rsidRPr="00BC4224">
        <w:t xml:space="preserve"> you will estimate the economic values </w:t>
      </w:r>
      <w:r w:rsidR="00AF590A" w:rsidRPr="00BC4224">
        <w:lastRenderedPageBreak/>
        <w:t xml:space="preserve">associated with those estimated health impacts. </w:t>
      </w:r>
      <w:r w:rsidR="004879FA" w:rsidRPr="00BC4224">
        <w:t xml:space="preserve">Throughout this document, you will see “Questions for Students” to help you think about how the steps you are taking to use the </w:t>
      </w:r>
      <w:proofErr w:type="spellStart"/>
      <w:r w:rsidR="004879FA" w:rsidRPr="00BC4224">
        <w:t>BenMAP</w:t>
      </w:r>
      <w:proofErr w:type="spellEnd"/>
      <w:r w:rsidR="004879FA" w:rsidRPr="00BC4224">
        <w:t xml:space="preserve">-CE tool guide you through the overall benefits analysis process. </w:t>
      </w:r>
    </w:p>
    <w:p w14:paraId="183A12FB" w14:textId="77777777" w:rsidR="006B3D72" w:rsidRPr="00BC4224" w:rsidRDefault="00AF687B" w:rsidP="00240E4F">
      <w:pPr>
        <w:pStyle w:val="Heading1"/>
      </w:pPr>
      <w:bookmarkStart w:id="4" w:name="_Toc955293"/>
      <w:r w:rsidRPr="00BC4224">
        <w:t xml:space="preserve">Exercise Scenario and </w:t>
      </w:r>
      <w:r w:rsidR="006B3D72" w:rsidRPr="00BC4224">
        <w:t>Data Requirements</w:t>
      </w:r>
      <w:bookmarkEnd w:id="4"/>
    </w:p>
    <w:p w14:paraId="183A12FC" w14:textId="435D47B4" w:rsidR="00560487" w:rsidRPr="00BC4224" w:rsidRDefault="006E3F50" w:rsidP="00C27D42">
      <w:pPr>
        <w:pStyle w:val="Body"/>
      </w:pPr>
      <w:r w:rsidRPr="00BC4224">
        <w:t xml:space="preserve">In this exercise, you will be </w:t>
      </w:r>
      <w:r w:rsidR="00560487" w:rsidRPr="00BC4224">
        <w:t xml:space="preserve">performing a benefits analysis for Santiago, Chile. In this scenario, the government is considering implementing a </w:t>
      </w:r>
      <w:r w:rsidR="003339A4" w:rsidRPr="00BC4224">
        <w:t xml:space="preserve">policy </w:t>
      </w:r>
      <w:r w:rsidR="006A484C" w:rsidRPr="00BC4224">
        <w:t xml:space="preserve">that </w:t>
      </w:r>
      <w:r w:rsidR="003339A4" w:rsidRPr="00BC4224">
        <w:t xml:space="preserve">would </w:t>
      </w:r>
      <w:r w:rsidR="006A484C" w:rsidRPr="00BC4224">
        <w:t>cut total PM</w:t>
      </w:r>
      <w:r w:rsidR="006A484C" w:rsidRPr="00BC4224">
        <w:rPr>
          <w:vertAlign w:val="subscript"/>
        </w:rPr>
        <w:t>2.5</w:t>
      </w:r>
      <w:r w:rsidR="006A484C" w:rsidRPr="00BC4224">
        <w:t xml:space="preserve"> emissions</w:t>
      </w:r>
      <w:r w:rsidR="003339A4" w:rsidRPr="00BC4224">
        <w:t>,</w:t>
      </w:r>
      <w:r w:rsidR="006A484C" w:rsidRPr="00BC4224">
        <w:t xml:space="preserve"> </w:t>
      </w:r>
      <w:r w:rsidR="003339A4" w:rsidRPr="00BC4224">
        <w:t xml:space="preserve">reducing </w:t>
      </w:r>
      <w:r w:rsidR="003C296A">
        <w:t xml:space="preserve">ambient </w:t>
      </w:r>
      <w:r w:rsidR="003339A4" w:rsidRPr="00BC4224">
        <w:t>PM</w:t>
      </w:r>
      <w:r w:rsidR="003339A4" w:rsidRPr="00BC4224">
        <w:rPr>
          <w:vertAlign w:val="subscript"/>
        </w:rPr>
        <w:t>2.5</w:t>
      </w:r>
      <w:r w:rsidR="003339A4" w:rsidRPr="00BC4224">
        <w:t xml:space="preserve"> concentrations </w:t>
      </w:r>
      <w:r w:rsidR="006A484C" w:rsidRPr="00BC4224">
        <w:t xml:space="preserve">by 50%. The cost of this program is </w:t>
      </w:r>
      <w:r w:rsidR="003E4799" w:rsidRPr="00BC4224">
        <w:t>estimated</w:t>
      </w:r>
      <w:r w:rsidR="006A484C" w:rsidRPr="00BC4224">
        <w:t xml:space="preserve"> to be </w:t>
      </w:r>
      <w:r w:rsidR="00DF754C" w:rsidRPr="00BC4224">
        <w:t>10</w:t>
      </w:r>
      <w:r w:rsidR="0049403E" w:rsidRPr="00BC4224">
        <w:t xml:space="preserve"> billion</w:t>
      </w:r>
      <w:r w:rsidR="00DF754C" w:rsidRPr="00BC4224">
        <w:t xml:space="preserve"> Chilean </w:t>
      </w:r>
      <w:r w:rsidR="003339A4" w:rsidRPr="00BC4224">
        <w:t>Pesos</w:t>
      </w:r>
      <w:r w:rsidR="006A484C" w:rsidRPr="00BC4224">
        <w:t xml:space="preserve">. The government has asked you to quantify the benefits of this program in terms of </w:t>
      </w:r>
      <w:r w:rsidR="003339A4" w:rsidRPr="00BC4224">
        <w:t xml:space="preserve">the number of </w:t>
      </w:r>
      <w:r w:rsidR="006A484C" w:rsidRPr="00BC4224">
        <w:t xml:space="preserve">avoided </w:t>
      </w:r>
      <w:r w:rsidR="003339A4" w:rsidRPr="00BC4224">
        <w:t>air pollution</w:t>
      </w:r>
      <w:r w:rsidR="00304538" w:rsidRPr="00BC4224">
        <w:t xml:space="preserve">-related </w:t>
      </w:r>
      <w:r w:rsidR="003339A4" w:rsidRPr="00BC4224">
        <w:t>deaths</w:t>
      </w:r>
      <w:r w:rsidR="006A484C" w:rsidRPr="00BC4224">
        <w:t>. They want to know if the potential benefits of this program outweigh its costs. This is a simplified</w:t>
      </w:r>
      <w:r w:rsidR="003E4799" w:rsidRPr="00BC4224">
        <w:t>, hypothetical</w:t>
      </w:r>
      <w:r w:rsidR="006A484C" w:rsidRPr="00BC4224">
        <w:t xml:space="preserve"> scenario that demonstrates how policy makers can use </w:t>
      </w:r>
      <w:r w:rsidR="003339A4" w:rsidRPr="00BC4224">
        <w:t xml:space="preserve">information from the </w:t>
      </w:r>
      <w:proofErr w:type="spellStart"/>
      <w:r w:rsidR="006A484C" w:rsidRPr="00BC4224">
        <w:t>BenMAP</w:t>
      </w:r>
      <w:proofErr w:type="spellEnd"/>
      <w:r w:rsidR="006A484C" w:rsidRPr="00BC4224">
        <w:t xml:space="preserve">-CE </w:t>
      </w:r>
      <w:r w:rsidR="003339A4" w:rsidRPr="00BC4224">
        <w:t xml:space="preserve">tool </w:t>
      </w:r>
      <w:r w:rsidR="006A484C" w:rsidRPr="00BC4224">
        <w:t xml:space="preserve">to evaluate the economic viability of a policy. </w:t>
      </w:r>
    </w:p>
    <w:tbl>
      <w:tblPr>
        <w:tblStyle w:val="LightShading-Accent1"/>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2"/>
        <w:gridCol w:w="4878"/>
      </w:tblGrid>
      <w:tr w:rsidR="00E44415" w:rsidRPr="00BC4224" w14:paraId="4EF03666" w14:textId="77777777" w:rsidTr="004956BD">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FD9F835" w14:textId="1C21DACB" w:rsidR="00E44415" w:rsidRPr="00BC4224" w:rsidRDefault="00E44415" w:rsidP="00E44415">
            <w:pPr>
              <w:spacing w:before="60" w:after="60"/>
              <w:jc w:val="center"/>
              <w:rPr>
                <w:sz w:val="20"/>
                <w:szCs w:val="20"/>
              </w:rPr>
            </w:pPr>
            <w:r w:rsidRPr="00BC4224">
              <w:rPr>
                <w:color w:val="auto"/>
              </w:rPr>
              <w:t>INPUT DATA</w:t>
            </w:r>
          </w:p>
        </w:tc>
        <w:tc>
          <w:tcPr>
            <w:tcW w:w="4878"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1813E977" w14:textId="59D36AC5" w:rsidR="00E44415" w:rsidRPr="00BC4224" w:rsidRDefault="00E44415"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BC4224">
              <w:rPr>
                <w:color w:val="auto"/>
              </w:rPr>
              <w:t>PURPOSE</w:t>
            </w:r>
          </w:p>
        </w:tc>
      </w:tr>
      <w:tr w:rsidR="00E44415" w:rsidRPr="00BC4224" w14:paraId="183A1306"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4" w14:textId="77777777" w:rsidR="00E44415" w:rsidRPr="00BC4224" w:rsidRDefault="00E44415" w:rsidP="00651C14">
            <w:pPr>
              <w:spacing w:before="20" w:after="20" w:line="276" w:lineRule="auto"/>
              <w:rPr>
                <w:b w:val="0"/>
                <w:color w:val="auto"/>
                <w:sz w:val="20"/>
                <w:szCs w:val="20"/>
              </w:rPr>
            </w:pPr>
            <w:r w:rsidRPr="00BC4224">
              <w:rPr>
                <w:b w:val="0"/>
                <w:color w:val="auto"/>
                <w:sz w:val="20"/>
                <w:szCs w:val="20"/>
              </w:rPr>
              <w:t>Santiago_Sanhueza_Health_Impact_Functions.csv</w:t>
            </w:r>
          </w:p>
        </w:tc>
        <w:tc>
          <w:tcPr>
            <w:tcW w:w="4878" w:type="dxa"/>
            <w:tcBorders>
              <w:left w:val="none" w:sz="0" w:space="0" w:color="auto"/>
              <w:right w:val="none" w:sz="0" w:space="0" w:color="auto"/>
            </w:tcBorders>
            <w:shd w:val="clear" w:color="auto" w:fill="auto"/>
            <w:vAlign w:val="center"/>
          </w:tcPr>
          <w:p w14:paraId="183A1305" w14:textId="77777777" w:rsidR="00E44415" w:rsidRPr="00BC4224" w:rsidRDefault="00E44415" w:rsidP="00651C14">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BC4224">
              <w:rPr>
                <w:color w:val="auto"/>
                <w:sz w:val="20"/>
                <w:szCs w:val="20"/>
              </w:rPr>
              <w:t xml:space="preserve">Chile-based health impact functions for PM 10 (applying to PM2.5) exposure-related respiratory and cardiovascular mortality and hospital admissions (published in </w:t>
            </w:r>
            <w:proofErr w:type="spellStart"/>
            <w:r w:rsidRPr="00BC4224">
              <w:rPr>
                <w:color w:val="auto"/>
                <w:sz w:val="20"/>
                <w:szCs w:val="20"/>
              </w:rPr>
              <w:t>Sanhueza</w:t>
            </w:r>
            <w:proofErr w:type="spellEnd"/>
            <w:r w:rsidRPr="00BC4224">
              <w:rPr>
                <w:color w:val="auto"/>
                <w:sz w:val="20"/>
                <w:szCs w:val="20"/>
              </w:rPr>
              <w:t xml:space="preserve"> et al. 2009)</w:t>
            </w:r>
          </w:p>
        </w:tc>
      </w:tr>
      <w:tr w:rsidR="00E44415" w:rsidRPr="00BC4224" w14:paraId="183A1309" w14:textId="77777777" w:rsidTr="004956BD">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07" w14:textId="77777777" w:rsidR="00E44415" w:rsidRPr="00BC4224" w:rsidRDefault="00E44415" w:rsidP="00651C14">
            <w:pPr>
              <w:spacing w:before="20" w:after="20" w:line="276" w:lineRule="auto"/>
              <w:rPr>
                <w:b w:val="0"/>
                <w:color w:val="auto"/>
                <w:sz w:val="20"/>
                <w:szCs w:val="20"/>
              </w:rPr>
            </w:pPr>
            <w:r w:rsidRPr="00BC4224">
              <w:rPr>
                <w:b w:val="0"/>
                <w:color w:val="auto"/>
                <w:sz w:val="20"/>
                <w:szCs w:val="20"/>
              </w:rPr>
              <w:t>Santiago_Baseline_Mortality_Incidence_2009.csv</w:t>
            </w:r>
          </w:p>
        </w:tc>
        <w:tc>
          <w:tcPr>
            <w:tcW w:w="4878" w:type="dxa"/>
            <w:shd w:val="clear" w:color="auto" w:fill="auto"/>
            <w:vAlign w:val="center"/>
          </w:tcPr>
          <w:p w14:paraId="183A1308" w14:textId="77777777" w:rsidR="00E44415" w:rsidRPr="00BC4224" w:rsidRDefault="00E44415" w:rsidP="00651C14">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BC4224">
              <w:rPr>
                <w:color w:val="auto"/>
                <w:sz w:val="20"/>
                <w:szCs w:val="20"/>
              </w:rPr>
              <w:t>Baseline mortality rate for all causes, respiratory, and cardiovascular incidences</w:t>
            </w:r>
          </w:p>
        </w:tc>
      </w:tr>
      <w:tr w:rsidR="00E44415" w:rsidRPr="00BC4224" w14:paraId="183A130C"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A" w14:textId="77777777" w:rsidR="00E44415" w:rsidRPr="00BC4224" w:rsidRDefault="00E44415" w:rsidP="00651C14">
            <w:pPr>
              <w:spacing w:before="20" w:after="20" w:line="276" w:lineRule="auto"/>
              <w:rPr>
                <w:b w:val="0"/>
                <w:color w:val="auto"/>
                <w:sz w:val="20"/>
                <w:szCs w:val="20"/>
              </w:rPr>
            </w:pPr>
            <w:r w:rsidRPr="00BC4224">
              <w:rPr>
                <w:b w:val="0"/>
                <w:color w:val="auto"/>
                <w:sz w:val="20"/>
                <w:szCs w:val="20"/>
              </w:rPr>
              <w:t>Santiago_Population_2009.csv</w:t>
            </w:r>
          </w:p>
        </w:tc>
        <w:tc>
          <w:tcPr>
            <w:tcW w:w="4878" w:type="dxa"/>
            <w:tcBorders>
              <w:left w:val="none" w:sz="0" w:space="0" w:color="auto"/>
              <w:right w:val="none" w:sz="0" w:space="0" w:color="auto"/>
            </w:tcBorders>
            <w:shd w:val="clear" w:color="auto" w:fill="auto"/>
            <w:vAlign w:val="center"/>
          </w:tcPr>
          <w:p w14:paraId="183A130B" w14:textId="77777777" w:rsidR="00E44415" w:rsidRPr="00BC4224" w:rsidRDefault="00E44415" w:rsidP="00651C14">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BC4224">
              <w:rPr>
                <w:color w:val="auto"/>
                <w:sz w:val="20"/>
                <w:szCs w:val="20"/>
              </w:rPr>
              <w:t>2009 population organized gender and age range</w:t>
            </w:r>
          </w:p>
        </w:tc>
      </w:tr>
      <w:tr w:rsidR="00E44415" w:rsidRPr="00BC4224" w14:paraId="183A1312" w14:textId="77777777" w:rsidTr="004956BD">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10" w14:textId="77777777" w:rsidR="00E44415" w:rsidRPr="00BC4224" w:rsidRDefault="00E44415" w:rsidP="00651C14">
            <w:pPr>
              <w:spacing w:before="20" w:after="20" w:line="276" w:lineRule="auto"/>
              <w:rPr>
                <w:b w:val="0"/>
                <w:color w:val="auto"/>
                <w:sz w:val="20"/>
                <w:szCs w:val="20"/>
              </w:rPr>
            </w:pPr>
            <w:r w:rsidRPr="00BC4224">
              <w:rPr>
                <w:b w:val="0"/>
                <w:noProof/>
                <w:color w:val="auto"/>
                <w:sz w:val="20"/>
                <w:szCs w:val="20"/>
              </w:rPr>
              <w:t>Santiago_Monitors_PM25_2009</w:t>
            </w:r>
            <w:r w:rsidRPr="00BC4224">
              <w:rPr>
                <w:b w:val="0"/>
                <w:color w:val="auto"/>
                <w:sz w:val="20"/>
                <w:szCs w:val="20"/>
              </w:rPr>
              <w:t>.csv</w:t>
            </w:r>
          </w:p>
        </w:tc>
        <w:tc>
          <w:tcPr>
            <w:tcW w:w="4878" w:type="dxa"/>
            <w:shd w:val="clear" w:color="auto" w:fill="auto"/>
            <w:vAlign w:val="center"/>
          </w:tcPr>
          <w:p w14:paraId="183A1311" w14:textId="77777777" w:rsidR="00E44415" w:rsidRPr="00BC4224" w:rsidRDefault="00E44415" w:rsidP="00651C14">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BC4224">
              <w:rPr>
                <w:color w:val="auto"/>
                <w:sz w:val="20"/>
                <w:szCs w:val="20"/>
              </w:rPr>
              <w:t>PM monitoring data for Santiago</w:t>
            </w:r>
          </w:p>
        </w:tc>
      </w:tr>
      <w:tr w:rsidR="00E44415" w:rsidRPr="00BC4224" w14:paraId="183A1315"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13" w14:textId="77777777" w:rsidR="00E44415" w:rsidRPr="00BC4224" w:rsidRDefault="00E44415" w:rsidP="00651C14">
            <w:pPr>
              <w:spacing w:before="20" w:after="20" w:line="276" w:lineRule="auto"/>
              <w:rPr>
                <w:b w:val="0"/>
                <w:color w:val="auto"/>
                <w:sz w:val="20"/>
                <w:szCs w:val="20"/>
              </w:rPr>
            </w:pPr>
            <w:proofErr w:type="spellStart"/>
            <w:r w:rsidRPr="00BC4224">
              <w:rPr>
                <w:b w:val="0"/>
                <w:color w:val="auto"/>
                <w:sz w:val="20"/>
                <w:szCs w:val="20"/>
              </w:rPr>
              <w:t>Santiago_Border.shp</w:t>
            </w:r>
            <w:proofErr w:type="spellEnd"/>
          </w:p>
        </w:tc>
        <w:tc>
          <w:tcPr>
            <w:tcW w:w="4878" w:type="dxa"/>
            <w:tcBorders>
              <w:left w:val="none" w:sz="0" w:space="0" w:color="auto"/>
              <w:right w:val="none" w:sz="0" w:space="0" w:color="auto"/>
            </w:tcBorders>
            <w:shd w:val="clear" w:color="auto" w:fill="auto"/>
            <w:vAlign w:val="center"/>
          </w:tcPr>
          <w:p w14:paraId="183A1314" w14:textId="77777777" w:rsidR="00E44415" w:rsidRPr="00BC4224" w:rsidRDefault="00E44415" w:rsidP="00651C14">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BC4224">
              <w:rPr>
                <w:color w:val="auto"/>
                <w:sz w:val="20"/>
                <w:szCs w:val="20"/>
              </w:rPr>
              <w:t>Defines the boundary of Santiago</w:t>
            </w:r>
          </w:p>
        </w:tc>
      </w:tr>
      <w:tr w:rsidR="00E44415" w:rsidRPr="00BC4224" w14:paraId="183A1318" w14:textId="77777777" w:rsidTr="004956BD">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16" w14:textId="77777777" w:rsidR="00E44415" w:rsidRPr="00BC4224" w:rsidRDefault="00E44415" w:rsidP="00651C14">
            <w:pPr>
              <w:spacing w:before="20" w:after="20" w:line="276" w:lineRule="auto"/>
              <w:rPr>
                <w:b w:val="0"/>
                <w:color w:val="auto"/>
                <w:sz w:val="20"/>
                <w:szCs w:val="20"/>
              </w:rPr>
            </w:pPr>
            <w:proofErr w:type="spellStart"/>
            <w:r w:rsidRPr="00BC4224">
              <w:rPr>
                <w:b w:val="0"/>
                <w:color w:val="auto"/>
                <w:sz w:val="20"/>
                <w:szCs w:val="20"/>
              </w:rPr>
              <w:t>Santiago_Districts.shp</w:t>
            </w:r>
            <w:proofErr w:type="spellEnd"/>
          </w:p>
        </w:tc>
        <w:tc>
          <w:tcPr>
            <w:tcW w:w="4878" w:type="dxa"/>
            <w:shd w:val="clear" w:color="auto" w:fill="auto"/>
            <w:vAlign w:val="center"/>
          </w:tcPr>
          <w:p w14:paraId="183A1317" w14:textId="77777777" w:rsidR="00E44415" w:rsidRPr="00BC4224" w:rsidRDefault="00E44415" w:rsidP="00651C14">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BC4224">
              <w:rPr>
                <w:color w:val="auto"/>
                <w:sz w:val="20"/>
                <w:szCs w:val="20"/>
              </w:rPr>
              <w:t>Defines the districts within Santiago</w:t>
            </w:r>
          </w:p>
        </w:tc>
      </w:tr>
    </w:tbl>
    <w:p w14:paraId="183A1319" w14:textId="77777777" w:rsidR="00AB097E" w:rsidRPr="00BC4224" w:rsidRDefault="00AB097E" w:rsidP="00AB097E">
      <w:pPr>
        <w:spacing w:after="0"/>
        <w:rPr>
          <w:rFonts w:asciiTheme="majorHAnsi" w:hAnsiTheme="majorHAnsi"/>
        </w:rPr>
      </w:pPr>
    </w:p>
    <w:p w14:paraId="183A131B" w14:textId="77777777" w:rsidR="00AB097E" w:rsidRPr="00BC4224" w:rsidRDefault="00AB097E" w:rsidP="00240E4F">
      <w:pPr>
        <w:pStyle w:val="Heading1"/>
      </w:pPr>
      <w:bookmarkStart w:id="5" w:name="_Toc955294"/>
      <w:r w:rsidRPr="00BC4224">
        <w:t>Additional Resources</w:t>
      </w:r>
      <w:bookmarkEnd w:id="5"/>
    </w:p>
    <w:p w14:paraId="0F1D6A9A" w14:textId="0D65B878" w:rsidR="004815E0" w:rsidRPr="00BC4224" w:rsidRDefault="000B697B" w:rsidP="00240E4F">
      <w:pPr>
        <w:pStyle w:val="Body"/>
      </w:pPr>
      <w:r w:rsidRPr="00BC4224">
        <w:t>In the future, you may</w:t>
      </w:r>
      <w:r w:rsidR="00AF687B" w:rsidRPr="00BC4224">
        <w:t xml:space="preserve"> decide to add your own data to </w:t>
      </w:r>
      <w:proofErr w:type="spellStart"/>
      <w:r w:rsidR="00AF687B" w:rsidRPr="00BC4224">
        <w:t>BenMAP</w:t>
      </w:r>
      <w:proofErr w:type="spellEnd"/>
      <w:r w:rsidR="00AF687B" w:rsidRPr="00BC4224">
        <w:t>-CE to carry out different types of analyses</w:t>
      </w:r>
      <w:r w:rsidRPr="00BC4224">
        <w:t>. T</w:t>
      </w:r>
      <w:r w:rsidR="00AF687B" w:rsidRPr="00BC4224">
        <w:t xml:space="preserve">he articles listed at the end of this section can help you think through considerations </w:t>
      </w:r>
      <w:r w:rsidR="003E4799" w:rsidRPr="00BC4224">
        <w:t>for</w:t>
      </w:r>
      <w:r w:rsidR="00AF687B" w:rsidRPr="00BC4224">
        <w:t xml:space="preserve"> selecting studies from the epidemiological and economics literature. </w:t>
      </w:r>
      <w:r w:rsidR="004A1E62" w:rsidRPr="00BC4224">
        <w:t xml:space="preserve">Please note that </w:t>
      </w:r>
      <w:proofErr w:type="spellStart"/>
      <w:r w:rsidR="004A1E62" w:rsidRPr="00BC4224">
        <w:t>BenMAP</w:t>
      </w:r>
      <w:proofErr w:type="spellEnd"/>
      <w:r w:rsidR="004A1E62" w:rsidRPr="00BC4224">
        <w:t xml:space="preserve">-CE </w:t>
      </w:r>
      <w:r w:rsidR="00FB7F66" w:rsidRPr="00BC4224">
        <w:t>does n</w:t>
      </w:r>
      <w:r w:rsidR="004A1E62" w:rsidRPr="00BC4224">
        <w:t xml:space="preserve">ot </w:t>
      </w:r>
      <w:r w:rsidR="003B3030" w:rsidRPr="00BC4224">
        <w:t xml:space="preserve">contain its own </w:t>
      </w:r>
      <w:r w:rsidR="004A1E62" w:rsidRPr="00BC4224">
        <w:t xml:space="preserve">air quality </w:t>
      </w:r>
      <w:r w:rsidR="003B3030" w:rsidRPr="00BC4224">
        <w:t xml:space="preserve">dispersion </w:t>
      </w:r>
      <w:r w:rsidR="004A1E62" w:rsidRPr="00BC4224">
        <w:t xml:space="preserve">modeling </w:t>
      </w:r>
      <w:r w:rsidR="00FB7F66" w:rsidRPr="00BC4224">
        <w:t>capabilities a</w:t>
      </w:r>
      <w:r w:rsidR="004A1E62" w:rsidRPr="00BC4224">
        <w:t xml:space="preserve">nd instead relies on </w:t>
      </w:r>
      <w:r w:rsidR="003C296A">
        <w:t xml:space="preserve">monitor interpolation techniques or </w:t>
      </w:r>
      <w:r w:rsidR="004A1E62" w:rsidRPr="00BC4224">
        <w:t xml:space="preserve">externally </w:t>
      </w:r>
      <w:r w:rsidR="00FB7F66" w:rsidRPr="00BC4224">
        <w:t>created air quality mo</w:t>
      </w:r>
      <w:r w:rsidR="004A1E62" w:rsidRPr="00BC4224">
        <w:t>del</w:t>
      </w:r>
      <w:r w:rsidR="00452E6C" w:rsidRPr="00BC4224">
        <w:t>s</w:t>
      </w:r>
      <w:r w:rsidR="00A317D6" w:rsidRPr="00BC4224">
        <w:t>.</w:t>
      </w:r>
    </w:p>
    <w:p w14:paraId="183A131E" w14:textId="6B2EF4D3" w:rsidR="00FB7F66" w:rsidRPr="00BC4224" w:rsidRDefault="00FB7F66" w:rsidP="00240E4F">
      <w:pPr>
        <w:pStyle w:val="Body"/>
      </w:pPr>
      <w:r w:rsidRPr="00BC4224">
        <w:t>After you finish the</w:t>
      </w:r>
      <w:r w:rsidR="00263A98" w:rsidRPr="00BC4224">
        <w:t xml:space="preserve"> self-paced training exercise</w:t>
      </w:r>
      <w:r w:rsidRPr="00BC4224">
        <w:t>, you should have a</w:t>
      </w:r>
      <w:r w:rsidR="00D42464" w:rsidRPr="00BC4224">
        <w:t>n</w:t>
      </w:r>
      <w:r w:rsidRPr="00BC4224">
        <w:t xml:space="preserve"> un</w:t>
      </w:r>
      <w:r w:rsidR="004A1E62" w:rsidRPr="00BC4224">
        <w:t>derstanding of the datasets an</w:t>
      </w:r>
      <w:r w:rsidR="00263A98" w:rsidRPr="00BC4224">
        <w:t>d</w:t>
      </w:r>
      <w:r w:rsidR="004A1E62" w:rsidRPr="00BC4224">
        <w:t xml:space="preserve"> </w:t>
      </w:r>
      <w:r w:rsidRPr="00BC4224">
        <w:t xml:space="preserve">data formats required </w:t>
      </w:r>
      <w:r w:rsidR="00D42464" w:rsidRPr="00BC4224">
        <w:t xml:space="preserve">to run </w:t>
      </w:r>
      <w:proofErr w:type="spellStart"/>
      <w:r w:rsidRPr="00BC4224">
        <w:t>BenMAP</w:t>
      </w:r>
      <w:proofErr w:type="spellEnd"/>
      <w:r w:rsidRPr="00BC4224">
        <w:t>-CE. You should also be abl</w:t>
      </w:r>
      <w:r w:rsidR="004A1E62" w:rsidRPr="00BC4224">
        <w:t xml:space="preserve">e to </w:t>
      </w:r>
      <w:r w:rsidR="00D42464" w:rsidRPr="00BC4224">
        <w:t xml:space="preserve">use </w:t>
      </w:r>
      <w:proofErr w:type="spellStart"/>
      <w:r w:rsidR="004A1E62" w:rsidRPr="00BC4224">
        <w:t>BenMAP</w:t>
      </w:r>
      <w:proofErr w:type="spellEnd"/>
      <w:r w:rsidR="004A1E62" w:rsidRPr="00BC4224">
        <w:t xml:space="preserve">-CE to conduct </w:t>
      </w:r>
      <w:r w:rsidRPr="00BC4224">
        <w:t>simple benefit analyses.</w:t>
      </w:r>
      <w:r w:rsidR="004956BD">
        <w:t xml:space="preserve"> </w:t>
      </w:r>
      <w:r w:rsidR="008E1D8C" w:rsidRPr="00BC4224">
        <w:t xml:space="preserve">We encourage you to consult the following resources for questions related to </w:t>
      </w:r>
      <w:proofErr w:type="spellStart"/>
      <w:r w:rsidR="008E1D8C" w:rsidRPr="00BC4224">
        <w:t>BenMAP</w:t>
      </w:r>
      <w:proofErr w:type="spellEnd"/>
      <w:r w:rsidR="008E1D8C" w:rsidRPr="00BC4224">
        <w:t>-CE or environmental benefits analysis:</w:t>
      </w:r>
    </w:p>
    <w:p w14:paraId="183A131F" w14:textId="449F45F3" w:rsidR="008E41AE" w:rsidRPr="00BC4224" w:rsidRDefault="008E41AE" w:rsidP="00760568">
      <w:pPr>
        <w:pStyle w:val="bullet"/>
      </w:pPr>
      <w:r w:rsidRPr="00BC4224">
        <w:t>BenMAP</w:t>
      </w:r>
      <w:r w:rsidR="007D0493" w:rsidRPr="00BC4224">
        <w:t>-CE</w:t>
      </w:r>
      <w:r w:rsidRPr="00BC4224">
        <w:t xml:space="preserve"> User’s Manual and Appendices (available at </w:t>
      </w:r>
      <w:hyperlink r:id="rId16" w:history="1">
        <w:r w:rsidRPr="0015246F">
          <w:rPr>
            <w:rStyle w:val="Hyperlink"/>
          </w:rPr>
          <w:t>http://www.epa.gov/air/benmap/docs.html</w:t>
        </w:r>
      </w:hyperlink>
      <w:r w:rsidRPr="00BC4224">
        <w:t>). This manual has been prepared for the current version of BenMAP-CE.</w:t>
      </w:r>
    </w:p>
    <w:p w14:paraId="183A1320" w14:textId="0E1EF3F1" w:rsidR="00FB7F66" w:rsidRPr="00BC4224" w:rsidRDefault="00FB7F66" w:rsidP="00760568">
      <w:pPr>
        <w:pStyle w:val="bullet"/>
      </w:pPr>
      <w:r w:rsidRPr="00BC4224">
        <w:lastRenderedPageBreak/>
        <w:t>BenMAP</w:t>
      </w:r>
      <w:r w:rsidR="007D0493" w:rsidRPr="00BC4224">
        <w:t>-CE</w:t>
      </w:r>
      <w:r w:rsidRPr="00BC4224">
        <w:t xml:space="preserve"> Legacy User’s Manual (available at </w:t>
      </w:r>
      <w:hyperlink r:id="rId17" w:history="1">
        <w:r w:rsidRPr="0015246F">
          <w:rPr>
            <w:rStyle w:val="Hyperlink"/>
          </w:rPr>
          <w:t>http://www.epa.gov/air/benmap/docs.html</w:t>
        </w:r>
      </w:hyperlink>
      <w:r w:rsidRPr="00BC4224">
        <w:t>). While</w:t>
      </w:r>
      <w:r w:rsidR="008B6AB0" w:rsidRPr="00BC4224">
        <w:t xml:space="preserve"> </w:t>
      </w:r>
      <w:r w:rsidRPr="00BC4224">
        <w:t>this manual was designed for the previous version of the program, you may still find it to be a</w:t>
      </w:r>
      <w:r w:rsidR="008B6AB0" w:rsidRPr="00BC4224">
        <w:t xml:space="preserve"> </w:t>
      </w:r>
      <w:r w:rsidRPr="00BC4224">
        <w:t>useful reference.</w:t>
      </w:r>
    </w:p>
    <w:p w14:paraId="183A1321" w14:textId="4A0F0DB6" w:rsidR="00FB7F66" w:rsidRPr="00BC4224" w:rsidRDefault="008B6AB0" w:rsidP="00760568">
      <w:pPr>
        <w:pStyle w:val="bullet"/>
      </w:pPr>
      <w:r w:rsidRPr="00BC4224">
        <w:t>“</w:t>
      </w:r>
      <w:r w:rsidR="00263A98" w:rsidRPr="00BC4224">
        <w:t>Methodological considerations in developing local-scale health impact assessments: balancing national, regional, and local data” by</w:t>
      </w:r>
      <w:r w:rsidR="00FB7F66" w:rsidRPr="00BC4224">
        <w:t xml:space="preserve"> Hubbell, Fann and Levy (2009) that describes the best practices for performing</w:t>
      </w:r>
      <w:r w:rsidRPr="00BC4224">
        <w:t xml:space="preserve"> </w:t>
      </w:r>
      <w:r w:rsidR="00FB7F66" w:rsidRPr="00BC4224">
        <w:t>a local-scale health impact assessment.</w:t>
      </w:r>
    </w:p>
    <w:p w14:paraId="183A1322" w14:textId="387E93E8" w:rsidR="00FB7F66" w:rsidRPr="00BC4224" w:rsidRDefault="008B6AB0" w:rsidP="00760568">
      <w:pPr>
        <w:pStyle w:val="bullet"/>
      </w:pPr>
      <w:r w:rsidRPr="00BC4224">
        <w:t>“</w:t>
      </w:r>
      <w:r w:rsidR="00263A98" w:rsidRPr="00BC4224">
        <w:t>Improving the linkages between air pollution epidemiology and quantitative risk assessment”</w:t>
      </w:r>
      <w:r w:rsidR="00FB7F66" w:rsidRPr="00BC4224">
        <w:t xml:space="preserve"> by Fann, Bell, Walker and Hubbell (2012) that considers the type of data reported</w:t>
      </w:r>
      <w:r w:rsidRPr="00BC4224">
        <w:t xml:space="preserve"> </w:t>
      </w:r>
      <w:r w:rsidR="00FB7F66" w:rsidRPr="00BC4224">
        <w:t>in epidemiological studies that would be most useful for risk assessments.</w:t>
      </w:r>
    </w:p>
    <w:p w14:paraId="183A1323" w14:textId="12EFB92D" w:rsidR="00336400" w:rsidRDefault="008B6AB0" w:rsidP="00760568">
      <w:pPr>
        <w:pStyle w:val="bullet"/>
      </w:pPr>
      <w:r w:rsidRPr="00BC4224">
        <w:t>“</w:t>
      </w:r>
      <w:r w:rsidR="00263A98" w:rsidRPr="00BC4224">
        <w:t>A multi-pollutant, risk-based approach to air quality management: Case study for Detroit"</w:t>
      </w:r>
      <w:r w:rsidR="00FB7F66" w:rsidRPr="00BC4224">
        <w:t xml:space="preserve"> by Wesson, Fann, Morris, Fox and Hubbell (2010) that considers approaches for</w:t>
      </w:r>
      <w:r w:rsidRPr="00BC4224">
        <w:t xml:space="preserve"> </w:t>
      </w:r>
      <w:r w:rsidR="00FB7F66" w:rsidRPr="00BC4224">
        <w:t>developing city-scal</w:t>
      </w:r>
      <w:r w:rsidR="003C01C9" w:rsidRPr="00BC4224">
        <w:t>e air quality management plans.</w:t>
      </w:r>
    </w:p>
    <w:p w14:paraId="47EEF877" w14:textId="5BD5F3E4" w:rsidR="007E60F4" w:rsidRPr="00BC4224" w:rsidRDefault="007E60F4" w:rsidP="007E60F4">
      <w:pPr>
        <w:pStyle w:val="bullet"/>
      </w:pPr>
      <w:r w:rsidRPr="007E60F4">
        <w:t xml:space="preserve">Visit the BenMAP-CE Discussion Forum at </w:t>
      </w:r>
      <w:hyperlink r:id="rId18" w:history="1">
        <w:r w:rsidRPr="00EE436C">
          <w:rPr>
            <w:rStyle w:val="Hyperlink"/>
          </w:rPr>
          <w:t>https://forum.benmap.org/</w:t>
        </w:r>
      </w:hyperlink>
      <w:r w:rsidRPr="007E60F4">
        <w:t xml:space="preserve"> to get updates on BenMAP related events, ask questions to other BenMAP</w:t>
      </w:r>
      <w:r w:rsidR="003C296A">
        <w:t>-CE</w:t>
      </w:r>
      <w:r w:rsidRPr="007E60F4">
        <w:t xml:space="preserve"> users, and receive technical support.</w:t>
      </w:r>
    </w:p>
    <w:p w14:paraId="183A1324" w14:textId="77777777" w:rsidR="00336400" w:rsidRPr="00BC4224" w:rsidRDefault="00336400" w:rsidP="000220E0">
      <w:pPr>
        <w:autoSpaceDE w:val="0"/>
        <w:autoSpaceDN w:val="0"/>
        <w:adjustRightInd w:val="0"/>
        <w:spacing w:after="80" w:line="240" w:lineRule="auto"/>
        <w:rPr>
          <w:rFonts w:asciiTheme="majorHAnsi" w:hAnsiTheme="majorHAnsi"/>
          <w:szCs w:val="28"/>
        </w:rPr>
      </w:pPr>
    </w:p>
    <w:p w14:paraId="183A1325" w14:textId="77777777" w:rsidR="00336400" w:rsidRPr="00BC4224" w:rsidRDefault="00336400" w:rsidP="000220E0">
      <w:pPr>
        <w:autoSpaceDE w:val="0"/>
        <w:autoSpaceDN w:val="0"/>
        <w:adjustRightInd w:val="0"/>
        <w:spacing w:after="80" w:line="240" w:lineRule="auto"/>
        <w:rPr>
          <w:rFonts w:asciiTheme="majorHAnsi" w:hAnsiTheme="majorHAnsi"/>
          <w:szCs w:val="28"/>
        </w:rPr>
      </w:pPr>
    </w:p>
    <w:p w14:paraId="183A1326" w14:textId="10DDF1A9" w:rsidR="00240E4F" w:rsidRPr="00BC4224" w:rsidRDefault="00240E4F">
      <w:pPr>
        <w:rPr>
          <w:rFonts w:asciiTheme="majorHAnsi" w:hAnsiTheme="majorHAnsi"/>
          <w:szCs w:val="28"/>
        </w:rPr>
      </w:pPr>
      <w:r w:rsidRPr="00BC4224">
        <w:rPr>
          <w:rFonts w:asciiTheme="majorHAnsi" w:hAnsiTheme="majorHAnsi"/>
          <w:szCs w:val="28"/>
        </w:rPr>
        <w:br w:type="page"/>
      </w:r>
    </w:p>
    <w:p w14:paraId="183A133F" w14:textId="7845D863" w:rsidR="00AB097E" w:rsidRPr="00BC4224" w:rsidRDefault="00EF222E" w:rsidP="00240E4F">
      <w:pPr>
        <w:pStyle w:val="Heading1"/>
        <w:rPr>
          <w:szCs w:val="28"/>
        </w:rPr>
      </w:pPr>
      <w:bookmarkStart w:id="6" w:name="_Toc481495886"/>
      <w:bookmarkStart w:id="7" w:name="_Toc955295"/>
      <w:r w:rsidRPr="00BC4224">
        <w:lastRenderedPageBreak/>
        <w:t>Section</w:t>
      </w:r>
      <w:r w:rsidR="006B3D72" w:rsidRPr="00BC4224">
        <w:t xml:space="preserve"> 1:</w:t>
      </w:r>
      <w:r w:rsidR="00E22FBF">
        <w:t xml:space="preserve"> </w:t>
      </w:r>
      <w:r w:rsidR="006B3D72" w:rsidRPr="00BC4224">
        <w:t>Getting Started</w:t>
      </w:r>
      <w:bookmarkEnd w:id="6"/>
      <w:bookmarkEnd w:id="7"/>
      <w:r w:rsidR="006B3D72" w:rsidRPr="00BC4224">
        <w:t xml:space="preserve"> </w:t>
      </w:r>
    </w:p>
    <w:p w14:paraId="183A1340" w14:textId="34F961DB" w:rsidR="000D6D68" w:rsidRPr="00BC4224" w:rsidRDefault="00512E84" w:rsidP="008453E1">
      <w:pPr>
        <w:pStyle w:val="Heading2"/>
      </w:pPr>
      <w:bookmarkStart w:id="8" w:name="_Toc481495887"/>
      <w:bookmarkStart w:id="9" w:name="_Toc955296"/>
      <w:r w:rsidRPr="00BC4224">
        <w:t>1</w:t>
      </w:r>
      <w:r w:rsidR="000D6D68" w:rsidRPr="00BC4224">
        <w:t>.</w:t>
      </w:r>
      <w:r w:rsidRPr="00BC4224">
        <w:t>1</w:t>
      </w:r>
      <w:r w:rsidR="000D6D68" w:rsidRPr="00BC4224">
        <w:t xml:space="preserve"> </w:t>
      </w:r>
      <w:r w:rsidR="00BD1FFC" w:rsidRPr="00BC4224">
        <w:tab/>
      </w:r>
      <w:r w:rsidR="000D6D68" w:rsidRPr="00BC4224">
        <w:t xml:space="preserve">Installing </w:t>
      </w:r>
      <w:proofErr w:type="spellStart"/>
      <w:r w:rsidR="000D6D68" w:rsidRPr="00BC4224">
        <w:t>BenMAP</w:t>
      </w:r>
      <w:proofErr w:type="spellEnd"/>
      <w:r w:rsidR="000D6D68" w:rsidRPr="00BC4224">
        <w:t>-CE</w:t>
      </w:r>
      <w:bookmarkEnd w:id="8"/>
      <w:bookmarkEnd w:id="9"/>
    </w:p>
    <w:p w14:paraId="183A1341" w14:textId="2E27A2BA" w:rsidR="000D6D68" w:rsidRPr="00BC4224" w:rsidRDefault="000D6D68" w:rsidP="00BD1FFC">
      <w:pPr>
        <w:pStyle w:val="Body"/>
      </w:pPr>
      <w:r w:rsidRPr="00BC4224">
        <w:t xml:space="preserve">Before you start using </w:t>
      </w:r>
      <w:r w:rsidR="00263A98" w:rsidRPr="00BC4224">
        <w:t>the self-paced training materials</w:t>
      </w:r>
      <w:r w:rsidRPr="00BC4224">
        <w:t xml:space="preserve">, you need </w:t>
      </w:r>
      <w:r w:rsidR="008B6AB0" w:rsidRPr="00BC4224">
        <w:t xml:space="preserve">to install </w:t>
      </w:r>
      <w:proofErr w:type="spellStart"/>
      <w:r w:rsidRPr="00BC4224">
        <w:t>BenMAP</w:t>
      </w:r>
      <w:proofErr w:type="spellEnd"/>
      <w:r w:rsidRPr="00BC4224">
        <w:t>-CE on your computer.</w:t>
      </w:r>
      <w:r w:rsidR="008B6AB0" w:rsidRPr="00BC4224">
        <w:t xml:space="preserve"> </w:t>
      </w:r>
      <w:r w:rsidRPr="00BC4224">
        <w:t xml:space="preserve">The </w:t>
      </w:r>
      <w:proofErr w:type="spellStart"/>
      <w:r w:rsidRPr="00BC4224">
        <w:t>BenM</w:t>
      </w:r>
      <w:r w:rsidR="001E54B8" w:rsidRPr="00BC4224">
        <w:t>AP</w:t>
      </w:r>
      <w:proofErr w:type="spellEnd"/>
      <w:r w:rsidR="001E54B8" w:rsidRPr="00BC4224">
        <w:t>-CE installer is available at</w:t>
      </w:r>
      <w:r w:rsidRPr="00BC4224">
        <w:t xml:space="preserve"> </w:t>
      </w:r>
      <w:hyperlink r:id="rId19" w:history="1">
        <w:r w:rsidRPr="00BC4224">
          <w:rPr>
            <w:rStyle w:val="Hyperlink"/>
          </w:rPr>
          <w:t>https://www.epa.gov/benmap/benmap-downloads</w:t>
        </w:r>
      </w:hyperlink>
      <w:r w:rsidRPr="00BC4224">
        <w:t xml:space="preserve">. Detailed instructions on how to install </w:t>
      </w:r>
      <w:proofErr w:type="spellStart"/>
      <w:r w:rsidRPr="00BC4224">
        <w:t>BenMAP</w:t>
      </w:r>
      <w:proofErr w:type="spellEnd"/>
      <w:r w:rsidRPr="00BC4224">
        <w:t>-CE</w:t>
      </w:r>
      <w:r w:rsidR="008E1D8C" w:rsidRPr="00BC4224">
        <w:t>,</w:t>
      </w:r>
      <w:r w:rsidRPr="00BC4224">
        <w:t xml:space="preserve"> including system requirements</w:t>
      </w:r>
      <w:r w:rsidR="008E1D8C" w:rsidRPr="00BC4224">
        <w:t>,</w:t>
      </w:r>
      <w:r w:rsidRPr="00BC4224">
        <w:t xml:space="preserve"> can also be found on the website. Please note that if you have an earlier version of </w:t>
      </w:r>
      <w:proofErr w:type="spellStart"/>
      <w:r w:rsidRPr="00BC4224">
        <w:t>BenMAP</w:t>
      </w:r>
      <w:proofErr w:type="spellEnd"/>
      <w:r w:rsidRPr="00BC4224">
        <w:t>-CE, you should archive any important data and uninstall before installing th</w:t>
      </w:r>
      <w:r w:rsidR="00037988" w:rsidRPr="00BC4224">
        <w:t>e CE</w:t>
      </w:r>
      <w:r w:rsidRPr="00BC4224">
        <w:t xml:space="preserve"> software release.</w:t>
      </w:r>
    </w:p>
    <w:p w14:paraId="183A1342" w14:textId="5E2BE433" w:rsidR="000D6D68" w:rsidRPr="00BC4224" w:rsidRDefault="00512E84" w:rsidP="008453E1">
      <w:pPr>
        <w:pStyle w:val="Heading2"/>
      </w:pPr>
      <w:bookmarkStart w:id="10" w:name="_Toc481495888"/>
      <w:bookmarkStart w:id="11" w:name="_Toc955297"/>
      <w:r w:rsidRPr="00BC4224">
        <w:t>1</w:t>
      </w:r>
      <w:r w:rsidR="000D6D68" w:rsidRPr="00BC4224">
        <w:t>.</w:t>
      </w:r>
      <w:r w:rsidRPr="00BC4224">
        <w:t>2</w:t>
      </w:r>
      <w:r w:rsidR="000D6D68" w:rsidRPr="00BC4224">
        <w:t xml:space="preserve"> </w:t>
      </w:r>
      <w:r w:rsidR="00BD1FFC" w:rsidRPr="00BC4224">
        <w:tab/>
      </w:r>
      <w:r w:rsidR="000D6D68" w:rsidRPr="00BC4224">
        <w:t>Downloading Necessary Data Files</w:t>
      </w:r>
      <w:bookmarkEnd w:id="10"/>
      <w:bookmarkEnd w:id="11"/>
    </w:p>
    <w:p w14:paraId="183A1343" w14:textId="67A0C2CE" w:rsidR="00D12A14" w:rsidRPr="00BC4224" w:rsidRDefault="000D6D68" w:rsidP="00BD1FFC">
      <w:pPr>
        <w:pStyle w:val="Body"/>
      </w:pPr>
      <w:r w:rsidRPr="00BC4224">
        <w:t>The example datasets required to complete this analysis can be found</w:t>
      </w:r>
      <w:r w:rsidR="00263A98" w:rsidRPr="00BC4224">
        <w:t xml:space="preserve"> on the </w:t>
      </w:r>
      <w:proofErr w:type="spellStart"/>
      <w:r w:rsidR="00263A98" w:rsidRPr="00BC4224">
        <w:t>BenMAP</w:t>
      </w:r>
      <w:proofErr w:type="spellEnd"/>
      <w:r w:rsidR="00263A98" w:rsidRPr="00BC4224">
        <w:t>-CE website</w:t>
      </w:r>
      <w:r w:rsidR="00AB4F02" w:rsidRPr="00BC4224">
        <w:t xml:space="preserve"> at</w:t>
      </w:r>
      <w:r w:rsidR="003339A4" w:rsidRPr="00BC4224">
        <w:t xml:space="preserve"> </w:t>
      </w:r>
      <w:hyperlink r:id="rId20" w:history="1">
        <w:r w:rsidR="003339A4" w:rsidRPr="0015246F">
          <w:rPr>
            <w:rStyle w:val="Hyperlink"/>
          </w:rPr>
          <w:t>https://www.epa.gov/benmap/benmap-ce-training-materials</w:t>
        </w:r>
      </w:hyperlink>
      <w:r w:rsidRPr="00BC4224">
        <w:t>. Save these files to your computer in a folder</w:t>
      </w:r>
      <w:r w:rsidR="008B6AB0" w:rsidRPr="00BC4224">
        <w:t xml:space="preserve"> to which you can easily navigate</w:t>
      </w:r>
      <w:r w:rsidRPr="00BC4224">
        <w:t>. We recommend</w:t>
      </w:r>
      <w:r w:rsidR="0043075A" w:rsidRPr="00BC4224">
        <w:t xml:space="preserve"> storing them within a folder titled </w:t>
      </w:r>
      <w:r w:rsidR="00FE425E" w:rsidRPr="00BC4224">
        <w:t>“</w:t>
      </w:r>
      <w:r w:rsidR="00DE05AD" w:rsidRPr="00BC4224">
        <w:t>Santiago</w:t>
      </w:r>
      <w:r w:rsidR="00263A98" w:rsidRPr="00BC4224">
        <w:t xml:space="preserve"> Self-Paced Training Exercises</w:t>
      </w:r>
      <w:r w:rsidRPr="00BC4224">
        <w:t xml:space="preserve"> Data Files</w:t>
      </w:r>
      <w:r w:rsidR="00FE425E" w:rsidRPr="00BC4224">
        <w:t>”</w:t>
      </w:r>
      <w:r w:rsidRPr="00BC4224">
        <w:t xml:space="preserve"> within your </w:t>
      </w:r>
      <w:r w:rsidR="0043075A" w:rsidRPr="00BC4224">
        <w:t>“</w:t>
      </w:r>
      <w:r w:rsidRPr="00BC4224">
        <w:t>My Documents</w:t>
      </w:r>
      <w:r w:rsidR="0043075A" w:rsidRPr="00BC4224">
        <w:t>”</w:t>
      </w:r>
      <w:r w:rsidRPr="00BC4224">
        <w:t xml:space="preserve"> directory. </w:t>
      </w:r>
    </w:p>
    <w:p w14:paraId="183A1344" w14:textId="177DE9E5" w:rsidR="00D12A14" w:rsidRPr="00BC4224" w:rsidRDefault="00512E84" w:rsidP="008453E1">
      <w:pPr>
        <w:pStyle w:val="Heading2"/>
      </w:pPr>
      <w:bookmarkStart w:id="12" w:name="_Toc481495889"/>
      <w:bookmarkStart w:id="13" w:name="_Toc955298"/>
      <w:r w:rsidRPr="00BC4224">
        <w:t>1</w:t>
      </w:r>
      <w:r w:rsidR="00D12A14" w:rsidRPr="00BC4224">
        <w:t>.</w:t>
      </w:r>
      <w:r w:rsidRPr="00BC4224">
        <w:t>3</w:t>
      </w:r>
      <w:r w:rsidR="00D12A14" w:rsidRPr="00BC4224">
        <w:t xml:space="preserve"> </w:t>
      </w:r>
      <w:r w:rsidR="00BD1FFC" w:rsidRPr="00BC4224">
        <w:tab/>
      </w:r>
      <w:r w:rsidR="00D12A14" w:rsidRPr="00BC4224">
        <w:t xml:space="preserve">Opening </w:t>
      </w:r>
      <w:proofErr w:type="spellStart"/>
      <w:r w:rsidR="00D12A14" w:rsidRPr="00BC4224">
        <w:t>BenMAP</w:t>
      </w:r>
      <w:proofErr w:type="spellEnd"/>
      <w:r w:rsidR="00D12A14" w:rsidRPr="00BC4224">
        <w:t>-CE</w:t>
      </w:r>
      <w:bookmarkEnd w:id="12"/>
      <w:bookmarkEnd w:id="13"/>
    </w:p>
    <w:p w14:paraId="183A1345" w14:textId="2A8B518A" w:rsidR="00D12A14" w:rsidRPr="00BC4224" w:rsidRDefault="00D12A14" w:rsidP="00BD1FFC">
      <w:pPr>
        <w:pStyle w:val="Body"/>
      </w:pPr>
      <w:r w:rsidRPr="00BC4224">
        <w:t>Once installed</w:t>
      </w:r>
      <w:r w:rsidR="00177010" w:rsidRPr="00BC4224">
        <w:t>,</w:t>
      </w:r>
      <w:r w:rsidRPr="00BC4224">
        <w:t xml:space="preserve"> </w:t>
      </w:r>
      <w:proofErr w:type="spellStart"/>
      <w:r w:rsidRPr="00BC4224">
        <w:t>BenMAP</w:t>
      </w:r>
      <w:proofErr w:type="spellEnd"/>
      <w:r w:rsidRPr="00BC4224">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BC4224">
        <w:t>BenMAP</w:t>
      </w:r>
      <w:proofErr w:type="spellEnd"/>
      <w:r w:rsidRPr="00BC4224">
        <w:t xml:space="preserve">-CE.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t>
      </w:r>
      <w:r w:rsidR="009D124D">
        <w:t>You</w:t>
      </w:r>
      <w:r w:rsidRPr="00BC4224">
        <w:t xml:space="preserve"> will work through each of these steps in detail in th</w:t>
      </w:r>
      <w:r w:rsidR="00263A98" w:rsidRPr="00BC4224">
        <w:t>ese self-paced training exercises</w:t>
      </w:r>
      <w:r w:rsidRPr="00BC4224">
        <w:t>.</w:t>
      </w:r>
    </w:p>
    <w:p w14:paraId="183A1346" w14:textId="252DBC9D" w:rsidR="00D12A14" w:rsidRPr="00BC4224" w:rsidRDefault="00BD1FFC" w:rsidP="00BD1FFC">
      <w:pPr>
        <w:pStyle w:val="Body"/>
      </w:pPr>
      <w:r w:rsidRPr="00BC4224">
        <w:rPr>
          <w:noProof/>
        </w:rPr>
        <w:drawing>
          <wp:anchor distT="0" distB="0" distL="114300" distR="114300" simplePos="0" relativeHeight="251682816" behindDoc="0" locked="1" layoutInCell="1" allowOverlap="1" wp14:anchorId="2363918F" wp14:editId="7CFBA541">
            <wp:simplePos x="0" y="0"/>
            <wp:positionH relativeFrom="column">
              <wp:posOffset>21771</wp:posOffset>
            </wp:positionH>
            <wp:positionV relativeFrom="page">
              <wp:posOffset>6063615</wp:posOffset>
            </wp:positionV>
            <wp:extent cx="5943600" cy="29718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Pr="00BC4224" w:rsidRDefault="0025320E" w:rsidP="00BD1FFC">
      <w:pPr>
        <w:pStyle w:val="Body"/>
      </w:pPr>
    </w:p>
    <w:p w14:paraId="15D4FC05" w14:textId="77777777" w:rsidR="00BD1FFC" w:rsidRPr="00BC4224" w:rsidRDefault="00BD1FFC" w:rsidP="00BD1FFC">
      <w:pPr>
        <w:pStyle w:val="Body"/>
      </w:pPr>
    </w:p>
    <w:p w14:paraId="26D50D3B" w14:textId="77777777" w:rsidR="00BD1FFC" w:rsidRPr="00BC4224" w:rsidRDefault="00BD1FFC" w:rsidP="00BD1FFC">
      <w:pPr>
        <w:pStyle w:val="Body"/>
      </w:pPr>
    </w:p>
    <w:p w14:paraId="566959DD" w14:textId="77777777" w:rsidR="00BD1FFC" w:rsidRPr="00BC4224" w:rsidRDefault="00BD1FFC" w:rsidP="00BD1FFC">
      <w:pPr>
        <w:pStyle w:val="Body"/>
      </w:pPr>
    </w:p>
    <w:p w14:paraId="22A94D6D" w14:textId="77777777" w:rsidR="00BD1FFC" w:rsidRPr="00BC4224" w:rsidRDefault="00BD1FFC" w:rsidP="00BD1FFC">
      <w:pPr>
        <w:pStyle w:val="Body"/>
      </w:pPr>
    </w:p>
    <w:p w14:paraId="183A1348" w14:textId="77777777" w:rsidR="00F472DD" w:rsidRPr="00BC4224" w:rsidRDefault="00F472DD" w:rsidP="00BD1FFC">
      <w:pPr>
        <w:pStyle w:val="Body"/>
      </w:pPr>
    </w:p>
    <w:p w14:paraId="664DFE09" w14:textId="77777777" w:rsidR="00BD1FFC" w:rsidRPr="00BC4224" w:rsidRDefault="00BD1FFC" w:rsidP="00BD1FFC">
      <w:pPr>
        <w:pStyle w:val="Body"/>
      </w:pPr>
    </w:p>
    <w:p w14:paraId="5917834C" w14:textId="77777777" w:rsidR="00BD1FFC" w:rsidRPr="00BC4224" w:rsidRDefault="00BD1FFC" w:rsidP="00BD1FFC">
      <w:pPr>
        <w:pStyle w:val="Body"/>
      </w:pPr>
    </w:p>
    <w:p w14:paraId="183A1349" w14:textId="77777777" w:rsidR="001B356C" w:rsidRPr="00BC4224" w:rsidRDefault="001B356C" w:rsidP="00BD1FFC">
      <w:pPr>
        <w:pStyle w:val="Body"/>
      </w:pPr>
    </w:p>
    <w:p w14:paraId="183A134A" w14:textId="513EEBDA" w:rsidR="0025320E" w:rsidRPr="00BC4224" w:rsidRDefault="00512E84" w:rsidP="008453E1">
      <w:pPr>
        <w:pStyle w:val="Heading2"/>
      </w:pPr>
      <w:bookmarkStart w:id="14" w:name="_Toc481495890"/>
      <w:bookmarkStart w:id="15" w:name="_Toc955299"/>
      <w:r w:rsidRPr="00BC4224">
        <w:lastRenderedPageBreak/>
        <w:t>1</w:t>
      </w:r>
      <w:r w:rsidR="0025320E" w:rsidRPr="00BC4224">
        <w:t>.</w:t>
      </w:r>
      <w:r w:rsidRPr="00BC4224">
        <w:t>4</w:t>
      </w:r>
      <w:r w:rsidR="0025320E" w:rsidRPr="00BC4224">
        <w:t xml:space="preserve"> </w:t>
      </w:r>
      <w:r w:rsidR="00BD1FFC" w:rsidRPr="00BC4224">
        <w:tab/>
      </w:r>
      <w:r w:rsidR="0025320E" w:rsidRPr="00BC4224">
        <w:t xml:space="preserve">The </w:t>
      </w:r>
      <w:proofErr w:type="spellStart"/>
      <w:r w:rsidR="0025320E" w:rsidRPr="00BC4224">
        <w:t>BenMAP</w:t>
      </w:r>
      <w:proofErr w:type="spellEnd"/>
      <w:r w:rsidR="0025320E" w:rsidRPr="00BC4224">
        <w:t>-CE Main Window</w:t>
      </w:r>
      <w:bookmarkEnd w:id="14"/>
      <w:bookmarkEnd w:id="15"/>
    </w:p>
    <w:p w14:paraId="183A134C" w14:textId="40EF26C0" w:rsidR="00D57FF6" w:rsidRPr="00BC4224" w:rsidRDefault="0025320E" w:rsidP="00321AFC">
      <w:pPr>
        <w:pStyle w:val="Body"/>
      </w:pPr>
      <w:r w:rsidRPr="00BC4224">
        <w:t xml:space="preserve">After closing the Welcome Window, you will see the </w:t>
      </w:r>
      <w:proofErr w:type="spellStart"/>
      <w:r w:rsidRPr="00BC4224">
        <w:t>BenMAP</w:t>
      </w:r>
      <w:proofErr w:type="spellEnd"/>
      <w:r w:rsidRPr="00BC4224">
        <w:t>-CE main screen</w:t>
      </w:r>
      <w:r w:rsidR="001B356C" w:rsidRPr="00BC4224">
        <w:t>. A</w:t>
      </w:r>
      <w:r w:rsidRPr="00BC4224">
        <w:t>s you work through these self-paced training materials y</w:t>
      </w:r>
      <w:r w:rsidRPr="00BC4224">
        <w:rPr>
          <w:rStyle w:val="BodyChar"/>
        </w:rPr>
        <w:t>o</w:t>
      </w:r>
      <w:r w:rsidRPr="00BC4224">
        <w:t xml:space="preserve">u will interact with different parts of the </w:t>
      </w:r>
      <w:proofErr w:type="spellStart"/>
      <w:r w:rsidRPr="00BC4224">
        <w:t>BenMAP</w:t>
      </w:r>
      <w:proofErr w:type="spellEnd"/>
      <w:r w:rsidRPr="00BC4224">
        <w:t>-CE interface. First</w:t>
      </w:r>
      <w:r w:rsidR="001D376F" w:rsidRPr="00BC4224">
        <w:t>,</w:t>
      </w:r>
      <w:r w:rsidRPr="00BC4224">
        <w:t xml:space="preserve"> you will generate a new setup and load data into </w:t>
      </w:r>
      <w:proofErr w:type="spellStart"/>
      <w:r w:rsidRPr="00BC4224">
        <w:t>BenMAP</w:t>
      </w:r>
      <w:proofErr w:type="spellEnd"/>
      <w:r w:rsidRPr="00BC4224">
        <w:t>-CE (</w:t>
      </w:r>
      <w:r w:rsidR="003C01C9" w:rsidRPr="00BC4224">
        <w:t>Sections 2 and 3</w:t>
      </w:r>
      <w:r w:rsidRPr="00BC4224">
        <w:t xml:space="preserve">). This </w:t>
      </w:r>
      <w:r w:rsidR="008E1D8C" w:rsidRPr="00BC4224">
        <w:t>process occurs</w:t>
      </w:r>
      <w:r w:rsidRPr="00BC4224">
        <w:t xml:space="preserve"> within the </w:t>
      </w:r>
      <w:r w:rsidRPr="00BC4224">
        <w:rPr>
          <w:b/>
        </w:rPr>
        <w:t xml:space="preserve">Modify Datasets </w:t>
      </w:r>
      <w:r w:rsidR="00F91DAF" w:rsidRPr="00BC4224">
        <w:t>w</w:t>
      </w:r>
      <w:r w:rsidRPr="00BC4224">
        <w:t>indow</w:t>
      </w:r>
      <w:r w:rsidR="008E1D8C" w:rsidRPr="00BC4224">
        <w:rPr>
          <w:b/>
        </w:rPr>
        <w:t>,</w:t>
      </w:r>
      <w:r w:rsidRPr="00BC4224">
        <w:t xml:space="preserve"> which is opened by clicking the </w:t>
      </w:r>
      <w:r w:rsidRPr="00BC4224">
        <w:rPr>
          <w:i/>
        </w:rPr>
        <w:t xml:space="preserve">Modify Datasets </w:t>
      </w:r>
      <w:r w:rsidRPr="00BC4224">
        <w:t>button in the upper toolbar of the main screen. You will then generate the air quality grids, calculate health impacts, and aggregate the results (</w:t>
      </w:r>
      <w:r w:rsidR="003C01C9" w:rsidRPr="00BC4224">
        <w:t>Section 4</w:t>
      </w:r>
      <w:r w:rsidRPr="00BC4224">
        <w:t>). These steps will occur in the left pane of the main window and represent the core functionality of</w:t>
      </w:r>
      <w:r w:rsidR="001B775E" w:rsidRPr="00BC4224">
        <w:t xml:space="preserve"> the </w:t>
      </w:r>
      <w:proofErr w:type="spellStart"/>
      <w:r w:rsidR="001B775E" w:rsidRPr="00BC4224">
        <w:t>BenMAP</w:t>
      </w:r>
      <w:proofErr w:type="spellEnd"/>
      <w:r w:rsidR="001B775E" w:rsidRPr="00BC4224">
        <w:t xml:space="preserve">-CE software. </w:t>
      </w:r>
      <w:r w:rsidR="003C01C9" w:rsidRPr="00BC4224">
        <w:t>Section 5 is</w:t>
      </w:r>
      <w:r w:rsidRPr="00BC4224">
        <w:t xml:space="preserve"> the final component of the process where economic value is assessed and reports are generated. </w:t>
      </w:r>
      <w:r w:rsidR="008E1D8C" w:rsidRPr="00BC4224">
        <w:t xml:space="preserve">These results are displayed </w:t>
      </w:r>
      <w:r w:rsidRPr="00BC4224">
        <w:t xml:space="preserve">in the right-hand mapping pane of the </w:t>
      </w:r>
      <w:proofErr w:type="spellStart"/>
      <w:r w:rsidRPr="00BC4224">
        <w:t>BenMAP</w:t>
      </w:r>
      <w:proofErr w:type="spellEnd"/>
      <w:r w:rsidRPr="00BC4224">
        <w:t>-CE interface.</w:t>
      </w:r>
      <w:r w:rsidR="00E82122" w:rsidRPr="00BC4224">
        <w:rPr>
          <w:noProof/>
        </w:rPr>
        <w:t xml:space="preserve"> </w:t>
      </w:r>
    </w:p>
    <w:p w14:paraId="66292E74" w14:textId="31AE6101" w:rsidR="005F71C6" w:rsidRDefault="00942179" w:rsidP="004956BD">
      <w:pPr>
        <w:spacing w:after="0"/>
        <w:rPr>
          <w:rFonts w:asciiTheme="majorHAnsi" w:hAnsiTheme="majorHAnsi"/>
        </w:rPr>
      </w:pPr>
      <w:r>
        <w:rPr>
          <w:noProof/>
        </w:rPr>
        <w:drawing>
          <wp:anchor distT="0" distB="0" distL="114300" distR="114300" simplePos="0" relativeHeight="251754496" behindDoc="1" locked="0" layoutInCell="1" allowOverlap="1" wp14:anchorId="24E7C72E" wp14:editId="64678E42">
            <wp:simplePos x="0" y="0"/>
            <wp:positionH relativeFrom="column">
              <wp:posOffset>127592</wp:posOffset>
            </wp:positionH>
            <wp:positionV relativeFrom="paragraph">
              <wp:posOffset>22727</wp:posOffset>
            </wp:positionV>
            <wp:extent cx="5720914" cy="4593265"/>
            <wp:effectExtent l="0" t="0" r="0" b="0"/>
            <wp:wrapNone/>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 Screen figure -- English.PNG"/>
                    <pic:cNvPicPr/>
                  </pic:nvPicPr>
                  <pic:blipFill>
                    <a:blip r:embed="rId22">
                      <a:extLst>
                        <a:ext uri="{28A0092B-C50C-407E-A947-70E740481C1C}">
                          <a14:useLocalDpi xmlns:a14="http://schemas.microsoft.com/office/drawing/2010/main" val="0"/>
                        </a:ext>
                      </a:extLst>
                    </a:blip>
                    <a:stretch>
                      <a:fillRect/>
                    </a:stretch>
                  </pic:blipFill>
                  <pic:spPr>
                    <a:xfrm>
                      <a:off x="0" y="0"/>
                      <a:ext cx="5721124" cy="4593434"/>
                    </a:xfrm>
                    <a:prstGeom prst="rect">
                      <a:avLst/>
                    </a:prstGeom>
                  </pic:spPr>
                </pic:pic>
              </a:graphicData>
            </a:graphic>
            <wp14:sizeRelH relativeFrom="page">
              <wp14:pctWidth>0</wp14:pctWidth>
            </wp14:sizeRelH>
            <wp14:sizeRelV relativeFrom="page">
              <wp14:pctHeight>0</wp14:pctHeight>
            </wp14:sizeRelV>
          </wp:anchor>
        </w:drawing>
      </w:r>
    </w:p>
    <w:p w14:paraId="183A134F" w14:textId="77777777" w:rsidR="001B356C" w:rsidRPr="00BC4224" w:rsidRDefault="001B356C" w:rsidP="004956BD">
      <w:pPr>
        <w:spacing w:after="0"/>
        <w:rPr>
          <w:rFonts w:asciiTheme="majorHAnsi" w:hAnsiTheme="majorHAnsi"/>
        </w:rPr>
      </w:pPr>
    </w:p>
    <w:p w14:paraId="34FA5C8D" w14:textId="77777777" w:rsidR="005F71C6" w:rsidRPr="00BC4224" w:rsidRDefault="005F71C6" w:rsidP="00B67FC5">
      <w:pPr>
        <w:spacing w:after="0"/>
        <w:ind w:left="360"/>
        <w:rPr>
          <w:rFonts w:asciiTheme="majorHAnsi" w:hAnsiTheme="majorHAnsi"/>
        </w:rPr>
      </w:pPr>
    </w:p>
    <w:p w14:paraId="75217ABE" w14:textId="77777777" w:rsidR="005F71C6" w:rsidRDefault="005F71C6" w:rsidP="00B67FC5">
      <w:pPr>
        <w:spacing w:after="0"/>
        <w:ind w:left="360"/>
        <w:rPr>
          <w:rFonts w:asciiTheme="majorHAnsi" w:eastAsiaTheme="majorEastAsia" w:hAnsiTheme="majorHAnsi" w:cstheme="majorBidi"/>
        </w:rPr>
      </w:pPr>
    </w:p>
    <w:p w14:paraId="206EAFA8" w14:textId="77777777" w:rsidR="005F71C6" w:rsidRDefault="005F71C6" w:rsidP="00B67FC5">
      <w:pPr>
        <w:spacing w:after="0"/>
        <w:ind w:left="360"/>
        <w:rPr>
          <w:rFonts w:asciiTheme="majorHAnsi" w:eastAsiaTheme="majorEastAsia" w:hAnsiTheme="majorHAnsi" w:cstheme="majorBidi"/>
        </w:rPr>
      </w:pPr>
    </w:p>
    <w:p w14:paraId="51557169" w14:textId="77777777" w:rsidR="005F71C6" w:rsidRDefault="005F71C6" w:rsidP="00B67FC5">
      <w:pPr>
        <w:spacing w:after="0"/>
        <w:ind w:left="360"/>
        <w:rPr>
          <w:rFonts w:asciiTheme="majorHAnsi" w:eastAsiaTheme="majorEastAsia" w:hAnsiTheme="majorHAnsi" w:cstheme="majorBidi"/>
        </w:rPr>
      </w:pPr>
    </w:p>
    <w:p w14:paraId="55EC9785" w14:textId="77777777" w:rsidR="005F71C6" w:rsidRDefault="005F71C6" w:rsidP="00B67FC5">
      <w:pPr>
        <w:spacing w:after="0"/>
        <w:ind w:left="360"/>
        <w:rPr>
          <w:rFonts w:asciiTheme="majorHAnsi" w:eastAsiaTheme="majorEastAsia" w:hAnsiTheme="majorHAnsi" w:cstheme="majorBidi"/>
        </w:rPr>
      </w:pPr>
    </w:p>
    <w:p w14:paraId="707DA301" w14:textId="77777777" w:rsidR="005F71C6" w:rsidRDefault="005F71C6" w:rsidP="00B67FC5">
      <w:pPr>
        <w:spacing w:after="0"/>
        <w:ind w:left="360"/>
        <w:rPr>
          <w:rFonts w:asciiTheme="majorHAnsi" w:eastAsiaTheme="majorEastAsia" w:hAnsiTheme="majorHAnsi" w:cstheme="majorBidi"/>
        </w:rPr>
      </w:pPr>
    </w:p>
    <w:p w14:paraId="1EE34777" w14:textId="77777777" w:rsidR="005F71C6" w:rsidRDefault="005F71C6" w:rsidP="00B67FC5">
      <w:pPr>
        <w:spacing w:after="0"/>
        <w:ind w:left="360"/>
        <w:rPr>
          <w:rFonts w:asciiTheme="majorHAnsi" w:eastAsiaTheme="majorEastAsia" w:hAnsiTheme="majorHAnsi" w:cstheme="majorBidi"/>
        </w:rPr>
      </w:pPr>
    </w:p>
    <w:p w14:paraId="10395B81" w14:textId="77777777" w:rsidR="005F71C6" w:rsidRDefault="005F71C6" w:rsidP="00B67FC5">
      <w:pPr>
        <w:spacing w:after="0"/>
        <w:ind w:left="360"/>
        <w:rPr>
          <w:rFonts w:asciiTheme="majorHAnsi" w:eastAsiaTheme="majorEastAsia" w:hAnsiTheme="majorHAnsi" w:cstheme="majorBidi"/>
        </w:rPr>
      </w:pPr>
    </w:p>
    <w:p w14:paraId="03780AFB" w14:textId="77777777" w:rsidR="005F71C6" w:rsidRDefault="005F71C6" w:rsidP="00B67FC5">
      <w:pPr>
        <w:spacing w:after="0"/>
        <w:ind w:left="360"/>
        <w:rPr>
          <w:rFonts w:asciiTheme="majorHAnsi" w:eastAsiaTheme="majorEastAsia" w:hAnsiTheme="majorHAnsi" w:cstheme="majorBidi"/>
        </w:rPr>
      </w:pPr>
    </w:p>
    <w:p w14:paraId="2F49EB9E" w14:textId="77777777" w:rsidR="005F71C6" w:rsidRDefault="005F71C6" w:rsidP="00B67FC5">
      <w:pPr>
        <w:spacing w:after="0"/>
        <w:ind w:left="360"/>
        <w:rPr>
          <w:rFonts w:asciiTheme="majorHAnsi" w:eastAsiaTheme="majorEastAsia" w:hAnsiTheme="majorHAnsi" w:cstheme="majorBidi"/>
        </w:rPr>
      </w:pPr>
    </w:p>
    <w:p w14:paraId="41E0DB39" w14:textId="77777777" w:rsidR="005F71C6" w:rsidRDefault="005F71C6" w:rsidP="00B67FC5">
      <w:pPr>
        <w:spacing w:after="0"/>
        <w:ind w:left="360"/>
        <w:rPr>
          <w:rFonts w:asciiTheme="majorHAnsi" w:eastAsiaTheme="majorEastAsia" w:hAnsiTheme="majorHAnsi" w:cstheme="majorBidi"/>
        </w:rPr>
      </w:pPr>
    </w:p>
    <w:p w14:paraId="6A46F6D7" w14:textId="77777777" w:rsidR="005F71C6" w:rsidRDefault="005F71C6" w:rsidP="00B67FC5">
      <w:pPr>
        <w:spacing w:after="0"/>
        <w:ind w:left="360"/>
        <w:rPr>
          <w:rFonts w:asciiTheme="majorHAnsi" w:eastAsiaTheme="majorEastAsia" w:hAnsiTheme="majorHAnsi" w:cstheme="majorBidi"/>
        </w:rPr>
      </w:pPr>
    </w:p>
    <w:p w14:paraId="3F788DD7" w14:textId="77777777" w:rsidR="005F71C6" w:rsidRDefault="005F71C6" w:rsidP="00B67FC5">
      <w:pPr>
        <w:spacing w:after="0"/>
        <w:ind w:left="360"/>
        <w:rPr>
          <w:rFonts w:asciiTheme="majorHAnsi" w:eastAsiaTheme="majorEastAsia" w:hAnsiTheme="majorHAnsi" w:cstheme="majorBidi"/>
        </w:rPr>
      </w:pPr>
    </w:p>
    <w:p w14:paraId="0EE654FD" w14:textId="77777777" w:rsidR="005F71C6" w:rsidRDefault="005F71C6" w:rsidP="00B67FC5">
      <w:pPr>
        <w:spacing w:after="0"/>
        <w:ind w:left="360"/>
        <w:rPr>
          <w:rFonts w:asciiTheme="majorHAnsi" w:eastAsiaTheme="majorEastAsia" w:hAnsiTheme="majorHAnsi" w:cstheme="majorBidi"/>
        </w:rPr>
      </w:pPr>
    </w:p>
    <w:p w14:paraId="35572642" w14:textId="77777777" w:rsidR="005F71C6" w:rsidRDefault="005F71C6" w:rsidP="00B67FC5">
      <w:pPr>
        <w:spacing w:after="0"/>
        <w:ind w:left="360"/>
        <w:rPr>
          <w:rFonts w:asciiTheme="majorHAnsi" w:eastAsiaTheme="majorEastAsia" w:hAnsiTheme="majorHAnsi" w:cstheme="majorBidi"/>
        </w:rPr>
      </w:pPr>
    </w:p>
    <w:p w14:paraId="6B637C3A" w14:textId="77777777" w:rsidR="005F71C6" w:rsidRDefault="005F71C6" w:rsidP="00B67FC5">
      <w:pPr>
        <w:spacing w:after="0"/>
        <w:ind w:left="360"/>
        <w:rPr>
          <w:rFonts w:asciiTheme="majorHAnsi" w:eastAsiaTheme="majorEastAsia" w:hAnsiTheme="majorHAnsi" w:cstheme="majorBidi"/>
        </w:rPr>
      </w:pPr>
    </w:p>
    <w:p w14:paraId="62A1BD7F" w14:textId="77777777" w:rsidR="005F71C6" w:rsidRDefault="005F71C6" w:rsidP="00B67FC5">
      <w:pPr>
        <w:spacing w:after="0"/>
        <w:ind w:left="360"/>
        <w:rPr>
          <w:rFonts w:asciiTheme="majorHAnsi" w:eastAsiaTheme="majorEastAsia" w:hAnsiTheme="majorHAnsi" w:cstheme="majorBidi"/>
        </w:rPr>
      </w:pPr>
    </w:p>
    <w:p w14:paraId="71EF97B6" w14:textId="77777777" w:rsidR="005F71C6" w:rsidRDefault="005F71C6" w:rsidP="00B67FC5">
      <w:pPr>
        <w:spacing w:after="0"/>
        <w:ind w:left="360"/>
        <w:rPr>
          <w:rFonts w:asciiTheme="majorHAnsi" w:eastAsiaTheme="majorEastAsia" w:hAnsiTheme="majorHAnsi" w:cstheme="majorBidi"/>
        </w:rPr>
      </w:pPr>
    </w:p>
    <w:p w14:paraId="0F9C1483" w14:textId="77777777" w:rsidR="005F71C6" w:rsidRDefault="005F71C6" w:rsidP="00B67FC5">
      <w:pPr>
        <w:spacing w:after="0"/>
        <w:ind w:left="360"/>
        <w:rPr>
          <w:rFonts w:asciiTheme="majorHAnsi" w:eastAsiaTheme="majorEastAsia" w:hAnsiTheme="majorHAnsi" w:cstheme="majorBidi"/>
        </w:rPr>
      </w:pPr>
    </w:p>
    <w:p w14:paraId="71CB8E93" w14:textId="77777777" w:rsidR="005F71C6" w:rsidRDefault="005F71C6" w:rsidP="00B67FC5">
      <w:pPr>
        <w:spacing w:after="0"/>
        <w:ind w:left="360"/>
        <w:rPr>
          <w:rFonts w:asciiTheme="majorHAnsi" w:eastAsiaTheme="majorEastAsia" w:hAnsiTheme="majorHAnsi" w:cstheme="majorBidi"/>
        </w:rPr>
      </w:pPr>
    </w:p>
    <w:p w14:paraId="292984F4" w14:textId="77777777" w:rsidR="005F71C6" w:rsidRPr="00BC4224" w:rsidRDefault="005F71C6" w:rsidP="00B67FC5">
      <w:pPr>
        <w:spacing w:after="0"/>
        <w:ind w:left="360"/>
        <w:rPr>
          <w:rFonts w:asciiTheme="majorHAnsi" w:hAnsiTheme="majorHAnsi"/>
        </w:rPr>
      </w:pPr>
    </w:p>
    <w:p w14:paraId="56B4199B" w14:textId="77777777" w:rsidR="005F71C6" w:rsidRDefault="005F71C6" w:rsidP="00B67FC5">
      <w:pPr>
        <w:spacing w:after="0"/>
        <w:ind w:left="360"/>
        <w:rPr>
          <w:rFonts w:asciiTheme="majorHAnsi" w:eastAsiaTheme="majorEastAsia" w:hAnsiTheme="majorHAnsi" w:cstheme="majorBidi"/>
        </w:rPr>
      </w:pPr>
    </w:p>
    <w:p w14:paraId="56472FBE" w14:textId="77777777" w:rsidR="005F71C6" w:rsidRPr="00BC4224" w:rsidRDefault="005F71C6" w:rsidP="00B67FC5">
      <w:pPr>
        <w:spacing w:after="0"/>
        <w:ind w:left="360"/>
        <w:rPr>
          <w:rFonts w:asciiTheme="majorHAnsi" w:hAnsiTheme="majorHAnsi"/>
        </w:rPr>
      </w:pPr>
    </w:p>
    <w:p w14:paraId="73C9686B" w14:textId="77777777" w:rsidR="00942179" w:rsidRDefault="00942179" w:rsidP="00B67FC5">
      <w:pPr>
        <w:spacing w:after="0"/>
        <w:ind w:left="360"/>
        <w:rPr>
          <w:rFonts w:asciiTheme="majorHAnsi" w:eastAsiaTheme="majorEastAsia" w:hAnsiTheme="majorHAnsi" w:cstheme="majorBidi"/>
        </w:rPr>
      </w:pPr>
    </w:p>
    <w:p w14:paraId="10B7C709" w14:textId="77777777" w:rsidR="00942179" w:rsidRDefault="00942179" w:rsidP="00B67FC5">
      <w:pPr>
        <w:spacing w:after="0"/>
        <w:ind w:left="360"/>
        <w:rPr>
          <w:rFonts w:asciiTheme="majorHAnsi" w:eastAsiaTheme="majorEastAsia" w:hAnsiTheme="majorHAnsi" w:cstheme="majorBidi"/>
        </w:rPr>
      </w:pPr>
    </w:p>
    <w:p w14:paraId="755B68FA" w14:textId="77777777" w:rsidR="00942179" w:rsidRDefault="00942179" w:rsidP="00B67FC5">
      <w:pPr>
        <w:spacing w:after="0"/>
        <w:ind w:left="360"/>
        <w:rPr>
          <w:rFonts w:asciiTheme="majorHAnsi" w:eastAsiaTheme="majorEastAsia" w:hAnsiTheme="majorHAnsi" w:cstheme="majorBidi"/>
        </w:rPr>
      </w:pPr>
    </w:p>
    <w:p w14:paraId="4ED72E50" w14:textId="77777777" w:rsidR="00942179" w:rsidRDefault="00942179" w:rsidP="00B67FC5">
      <w:pPr>
        <w:spacing w:after="0"/>
        <w:ind w:left="360"/>
        <w:rPr>
          <w:rFonts w:asciiTheme="majorHAnsi" w:eastAsiaTheme="majorEastAsia" w:hAnsiTheme="majorHAnsi" w:cstheme="majorBidi"/>
        </w:rPr>
      </w:pPr>
    </w:p>
    <w:p w14:paraId="301897B1" w14:textId="77777777" w:rsidR="00942179" w:rsidRDefault="00942179" w:rsidP="00B67FC5">
      <w:pPr>
        <w:spacing w:after="0"/>
        <w:ind w:left="360"/>
        <w:rPr>
          <w:rFonts w:asciiTheme="majorHAnsi" w:eastAsiaTheme="majorEastAsia" w:hAnsiTheme="majorHAnsi" w:cstheme="majorBidi"/>
        </w:rPr>
      </w:pPr>
    </w:p>
    <w:p w14:paraId="3A8038F8" w14:textId="77777777" w:rsidR="00942179" w:rsidRPr="00BC4224" w:rsidRDefault="00942179" w:rsidP="00B67FC5">
      <w:pPr>
        <w:spacing w:after="0"/>
        <w:ind w:left="360"/>
        <w:rPr>
          <w:rFonts w:asciiTheme="majorHAnsi" w:hAnsiTheme="majorHAnsi"/>
        </w:rPr>
      </w:pPr>
    </w:p>
    <w:p w14:paraId="183A1352" w14:textId="216048B8" w:rsidR="0025320E" w:rsidRPr="00BC4224" w:rsidRDefault="00414DD6" w:rsidP="00BD1FFC">
      <w:pPr>
        <w:pStyle w:val="Body"/>
      </w:pPr>
      <w:r w:rsidRPr="00BC4224">
        <w:rPr>
          <w:b/>
        </w:rPr>
        <w:lastRenderedPageBreak/>
        <w:t xml:space="preserve">After you finish Section 1, </w:t>
      </w:r>
      <w:r w:rsidR="003C01C9" w:rsidRPr="00BC4224">
        <w:rPr>
          <w:b/>
        </w:rPr>
        <w:t>Sections 2</w:t>
      </w:r>
      <w:r w:rsidR="003C01C9" w:rsidRPr="00BC4224">
        <w:t xml:space="preserve"> and </w:t>
      </w:r>
      <w:r w:rsidR="003C01C9" w:rsidRPr="00BC4224">
        <w:rPr>
          <w:b/>
        </w:rPr>
        <w:t>3</w:t>
      </w:r>
      <w:r w:rsidR="00D57FF6" w:rsidRPr="00BC4224">
        <w:t xml:space="preserve"> </w:t>
      </w:r>
      <w:r w:rsidR="008C1D7C" w:rsidRPr="00BC4224">
        <w:t>describe how to interact with the</w:t>
      </w:r>
      <w:r w:rsidR="00D57FF6" w:rsidRPr="00BC4224">
        <w:t xml:space="preserve"> </w:t>
      </w:r>
      <w:r w:rsidR="00D57FF6" w:rsidRPr="00BC4224">
        <w:rPr>
          <w:b/>
        </w:rPr>
        <w:t xml:space="preserve">Modify Datasets </w:t>
      </w:r>
      <w:r w:rsidR="00F91DAF" w:rsidRPr="00BC4224">
        <w:t>w</w:t>
      </w:r>
      <w:r w:rsidR="00D57FF6" w:rsidRPr="00BC4224">
        <w:t>indow</w:t>
      </w:r>
      <w:r w:rsidR="008C1D7C" w:rsidRPr="00BC4224">
        <w:rPr>
          <w:b/>
        </w:rPr>
        <w:t xml:space="preserve"> </w:t>
      </w:r>
      <w:r w:rsidR="008C1D7C" w:rsidRPr="00BC4224">
        <w:t xml:space="preserve">to load data for Santiago. </w:t>
      </w:r>
      <w:r w:rsidR="00980368" w:rsidRPr="00BC4224">
        <w:t xml:space="preserve">Once you have loaded the data, you will use it </w:t>
      </w:r>
      <w:r w:rsidR="00D57FF6" w:rsidRPr="00BC4224">
        <w:t xml:space="preserve">in the analysis you perform in </w:t>
      </w:r>
      <w:r w:rsidR="003C01C9" w:rsidRPr="00BC4224">
        <w:rPr>
          <w:b/>
        </w:rPr>
        <w:t>Section 4</w:t>
      </w:r>
      <w:r w:rsidR="00D57FF6" w:rsidRPr="00BC4224">
        <w:t xml:space="preserve">. To </w:t>
      </w:r>
      <w:r w:rsidR="008C1D7C" w:rsidRPr="00BC4224">
        <w:t xml:space="preserve">help you understand where you use your newly </w:t>
      </w:r>
      <w:r w:rsidR="005833BB" w:rsidRPr="00BC4224">
        <w:t>loaded</w:t>
      </w:r>
      <w:r w:rsidR="008C1D7C" w:rsidRPr="00BC4224">
        <w:t xml:space="preserve"> input data in a </w:t>
      </w:r>
      <w:proofErr w:type="spellStart"/>
      <w:r w:rsidR="008C1D7C" w:rsidRPr="00BC4224">
        <w:t>BenMAP</w:t>
      </w:r>
      <w:proofErr w:type="spellEnd"/>
      <w:r w:rsidR="008C1D7C" w:rsidRPr="00BC4224">
        <w:t xml:space="preserve">-CE analysis, </w:t>
      </w:r>
      <w:r w:rsidRPr="00BC4224">
        <w:t>you will see</w:t>
      </w:r>
      <w:r w:rsidR="008C1D7C" w:rsidRPr="00BC4224">
        <w:t xml:space="preserve"> </w:t>
      </w:r>
      <w:r w:rsidR="00D57FF6" w:rsidRPr="00BC4224">
        <w:t xml:space="preserve">the graphic </w:t>
      </w:r>
      <w:r w:rsidR="00A3774A" w:rsidRPr="00BC4224">
        <w:t>at right</w:t>
      </w:r>
      <w:r w:rsidR="00D57FF6" w:rsidRPr="00BC4224">
        <w:t xml:space="preserve"> </w:t>
      </w:r>
      <w:r w:rsidR="008C1D7C" w:rsidRPr="00BC4224">
        <w:t xml:space="preserve">throughout the user guide. This graphic shows you how the data from the setup stage is </w:t>
      </w:r>
      <w:r w:rsidR="00D57FF6" w:rsidRPr="00BC4224">
        <w:t>link</w:t>
      </w:r>
      <w:r w:rsidR="008C1D7C" w:rsidRPr="00BC4224">
        <w:t>ed</w:t>
      </w:r>
      <w:r w:rsidR="00D57FF6" w:rsidRPr="00BC4224">
        <w:t xml:space="preserve"> </w:t>
      </w:r>
      <w:r w:rsidR="008C1D7C" w:rsidRPr="00BC4224">
        <w:t>with each analytical step</w:t>
      </w:r>
      <w:r w:rsidR="00D57FF6" w:rsidRPr="00BC4224">
        <w:t xml:space="preserve">. </w:t>
      </w:r>
      <w:r w:rsidR="0083379E" w:rsidRPr="00BC4224">
        <w:t>To help you keep track of where you are in the exercise, a</w:t>
      </w:r>
      <w:r w:rsidR="00446FB5" w:rsidRPr="00BC4224">
        <w:t xml:space="preserve"> red box will</w:t>
      </w:r>
      <w:r w:rsidR="00054F23" w:rsidRPr="00BC4224">
        <w:t xml:space="preserve"> be drawn around </w:t>
      </w:r>
      <w:r w:rsidR="00446FB5" w:rsidRPr="00BC4224">
        <w:t xml:space="preserve">the step modified by the data you have input. </w:t>
      </w:r>
    </w:p>
    <w:p w14:paraId="183A135B" w14:textId="44D86584" w:rsidR="0025320E" w:rsidRPr="00BC4224" w:rsidRDefault="00512E84" w:rsidP="008453E1">
      <w:pPr>
        <w:pStyle w:val="Heading2"/>
      </w:pPr>
      <w:bookmarkStart w:id="16" w:name="_Toc481495891"/>
      <w:bookmarkStart w:id="17" w:name="_Toc955300"/>
      <w:r w:rsidRPr="00BC4224">
        <w:t>1</w:t>
      </w:r>
      <w:r w:rsidR="0025320E" w:rsidRPr="00BC4224">
        <w:t>.</w:t>
      </w:r>
      <w:r w:rsidRPr="00BC4224">
        <w:t>5</w:t>
      </w:r>
      <w:r w:rsidR="0025320E" w:rsidRPr="00BC4224">
        <w:t xml:space="preserve"> </w:t>
      </w:r>
      <w:r w:rsidR="00BD1FFC" w:rsidRPr="00BC4224">
        <w:tab/>
      </w:r>
      <w:r w:rsidR="0025320E" w:rsidRPr="00BC4224">
        <w:t xml:space="preserve">Saving </w:t>
      </w:r>
      <w:proofErr w:type="spellStart"/>
      <w:r w:rsidR="0025320E" w:rsidRPr="00BC4224">
        <w:t>BenMAP</w:t>
      </w:r>
      <w:proofErr w:type="spellEnd"/>
      <w:r w:rsidR="0025320E" w:rsidRPr="00BC4224">
        <w:t>-CE Files</w:t>
      </w:r>
      <w:bookmarkEnd w:id="16"/>
      <w:r w:rsidR="00942179" w:rsidRPr="00942179">
        <w:rPr>
          <w:b w:val="0"/>
          <w:noProof/>
        </w:rPr>
        <w:t xml:space="preserve"> </w:t>
      </w:r>
      <w:r w:rsidR="00942179" w:rsidRPr="00BC4224">
        <w:rPr>
          <w:b w:val="0"/>
          <w:noProof/>
        </w:rPr>
        <w:drawing>
          <wp:anchor distT="0" distB="0" distL="114300" distR="114300" simplePos="0" relativeHeight="251765760" behindDoc="1" locked="1" layoutInCell="1" allowOverlap="1" wp14:anchorId="5193B57C" wp14:editId="794748B5">
            <wp:simplePos x="0" y="0"/>
            <wp:positionH relativeFrom="margin">
              <wp:posOffset>3749675</wp:posOffset>
            </wp:positionH>
            <wp:positionV relativeFrom="page">
              <wp:posOffset>920115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bookmarkEnd w:id="17"/>
    </w:p>
    <w:p w14:paraId="388D488C" w14:textId="77777777" w:rsidR="00C97F84" w:rsidRDefault="006E21F6" w:rsidP="00BD1FFC">
      <w:pPr>
        <w:pStyle w:val="Body"/>
      </w:pPr>
      <w:r w:rsidRPr="00BC4224">
        <w:t xml:space="preserve">At various stages of the </w:t>
      </w:r>
      <w:r w:rsidR="00D53595" w:rsidRPr="00BC4224">
        <w:t>self-paced training materials</w:t>
      </w:r>
      <w:r w:rsidRPr="00BC4224">
        <w:t xml:space="preserve"> you will be prompted to save a </w:t>
      </w:r>
      <w:proofErr w:type="spellStart"/>
      <w:r w:rsidRPr="00BC4224">
        <w:t>BenMAP</w:t>
      </w:r>
      <w:proofErr w:type="spellEnd"/>
      <w:r w:rsidRPr="00BC4224">
        <w:t>-CE pro</w:t>
      </w:r>
      <w:r w:rsidR="001E54B8" w:rsidRPr="00BC4224">
        <w:t xml:space="preserve">ject file </w:t>
      </w:r>
      <w:r w:rsidRPr="00BC4224">
        <w:t>(.</w:t>
      </w:r>
      <w:proofErr w:type="spellStart"/>
      <w:r w:rsidRPr="00BC4224">
        <w:t>projx</w:t>
      </w:r>
      <w:proofErr w:type="spellEnd"/>
      <w:r w:rsidRPr="00BC4224">
        <w:t>), which will save the file names and locations of the air quality</w:t>
      </w:r>
      <w:r w:rsidR="005F5C9D" w:rsidRPr="00BC4224">
        <w:t xml:space="preserve"> grid</w:t>
      </w:r>
      <w:r w:rsidRPr="00BC4224">
        <w:t xml:space="preserve"> (.</w:t>
      </w:r>
      <w:proofErr w:type="spellStart"/>
      <w:r w:rsidRPr="00BC4224">
        <w:t>aqgx</w:t>
      </w:r>
      <w:proofErr w:type="spellEnd"/>
      <w:r w:rsidRPr="00BC4224">
        <w:t>), configuration (.</w:t>
      </w:r>
      <w:proofErr w:type="spellStart"/>
      <w:r w:rsidRPr="00BC4224">
        <w:t>cfgx</w:t>
      </w:r>
      <w:proofErr w:type="spellEnd"/>
      <w:r w:rsidRPr="00BC4224">
        <w:t>)</w:t>
      </w:r>
      <w:r w:rsidR="00446FB5" w:rsidRPr="00BC4224">
        <w:t>,</w:t>
      </w:r>
      <w:r w:rsidRPr="00BC4224">
        <w:t xml:space="preserve"> and aggregation, pooling and valuation (.</w:t>
      </w:r>
      <w:proofErr w:type="spellStart"/>
      <w:r w:rsidRPr="00BC4224">
        <w:t>apvx</w:t>
      </w:r>
      <w:proofErr w:type="spellEnd"/>
      <w:r w:rsidRPr="00BC4224">
        <w:t xml:space="preserve">) that you have selected. Note that the project file does not contain these other </w:t>
      </w:r>
      <w:proofErr w:type="spellStart"/>
      <w:r w:rsidRPr="00BC4224">
        <w:t>BenMAP</w:t>
      </w:r>
      <w:proofErr w:type="spellEnd"/>
      <w:r w:rsidRPr="00BC4224">
        <w:t>-CE data, but rather records their physical location on your computer.</w:t>
      </w:r>
      <w:r w:rsidR="00C1531C" w:rsidRPr="00C1531C">
        <w:t xml:space="preserve"> </w:t>
      </w:r>
    </w:p>
    <w:p w14:paraId="183A135C" w14:textId="1F24FEA6" w:rsidR="006E21F6" w:rsidRPr="00BC4224" w:rsidRDefault="00C1531C" w:rsidP="00BD1FFC">
      <w:pPr>
        <w:pStyle w:val="Body"/>
      </w:pPr>
      <w:r>
        <w:t xml:space="preserve">The </w:t>
      </w:r>
      <w:r w:rsidRPr="00C1531C">
        <w:t>figure on the right, which is used throughout this exercise, displays the key elements of a health impact function. A red box will highlight the particular element affected by the current step.</w:t>
      </w:r>
    </w:p>
    <w:p w14:paraId="183A1361" w14:textId="65E22185" w:rsidR="00D3380B" w:rsidRPr="00BC4224" w:rsidRDefault="00BD1FFC">
      <w:pPr>
        <w:pStyle w:val="Heading1"/>
      </w:pPr>
      <w:bookmarkStart w:id="18" w:name="_Toc955301"/>
      <w:r w:rsidRPr="00425BC6">
        <w:rPr>
          <w:rFonts w:eastAsiaTheme="majorEastAsia" w:cstheme="majorBidi"/>
          <w:noProof/>
        </w:rPr>
        <w:drawing>
          <wp:anchor distT="0" distB="0" distL="114300" distR="114300" simplePos="0" relativeHeight="251679744" behindDoc="0" locked="1" layoutInCell="1" allowOverlap="1" wp14:anchorId="1DC03F53" wp14:editId="460E914F">
            <wp:simplePos x="0" y="0"/>
            <wp:positionH relativeFrom="margin">
              <wp:posOffset>3485515</wp:posOffset>
            </wp:positionH>
            <wp:positionV relativeFrom="margin">
              <wp:posOffset>2425065</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0015246F" w:rsidRPr="00C1531C">
        <w:t xml:space="preserve"> </w:t>
      </w:r>
      <w:r w:rsidR="00606031" w:rsidRPr="00BC4224">
        <w:br w:type="column"/>
      </w:r>
      <w:bookmarkStart w:id="19" w:name="_Toc481495892"/>
      <w:r w:rsidR="007840E8" w:rsidRPr="00BC4224">
        <w:lastRenderedPageBreak/>
        <w:t xml:space="preserve">Section </w:t>
      </w:r>
      <w:r w:rsidR="0086372D" w:rsidRPr="00BC4224">
        <w:t>2</w:t>
      </w:r>
      <w:r w:rsidR="007840E8" w:rsidRPr="00BC4224">
        <w:t>:</w:t>
      </w:r>
      <w:r w:rsidR="00E22FBF">
        <w:t xml:space="preserve"> </w:t>
      </w:r>
      <w:r w:rsidR="007840E8" w:rsidRPr="00BC4224">
        <w:t>Creating a Setup</w:t>
      </w:r>
      <w:bookmarkEnd w:id="19"/>
      <w:bookmarkEnd w:id="18"/>
    </w:p>
    <w:p w14:paraId="183A1362" w14:textId="14ACA830" w:rsidR="000A12BA" w:rsidRPr="00BC4224" w:rsidRDefault="00DD2085" w:rsidP="006578AF">
      <w:pPr>
        <w:pStyle w:val="Body"/>
      </w:pPr>
      <w:r w:rsidRPr="00BC4224">
        <w:t xml:space="preserve">A “setup” is the collection of databases of geographic, air quality, demographic, health, and economic information that are necessary to conduct an analysis. </w:t>
      </w:r>
      <w:proofErr w:type="spellStart"/>
      <w:r w:rsidR="00537C9A" w:rsidRPr="00BC4224">
        <w:t>BenMAP</w:t>
      </w:r>
      <w:proofErr w:type="spellEnd"/>
      <w:r w:rsidR="00537C9A" w:rsidRPr="00BC4224">
        <w:t xml:space="preserve">-CE calculates the health impacts associated with changes in air pollution using </w:t>
      </w:r>
      <w:r w:rsidR="00446FB5" w:rsidRPr="00BC4224">
        <w:t xml:space="preserve">health impact </w:t>
      </w:r>
      <w:r w:rsidR="00CB21D3" w:rsidRPr="00BC4224">
        <w:t xml:space="preserve">functions. An example </w:t>
      </w:r>
      <w:r w:rsidR="00537C9A" w:rsidRPr="00BC4224">
        <w:t xml:space="preserve">equation </w:t>
      </w:r>
      <w:r w:rsidR="00CB21D3" w:rsidRPr="00BC4224">
        <w:t xml:space="preserve">for a health impact function is </w:t>
      </w:r>
      <w:r w:rsidR="00537C9A" w:rsidRPr="00BC4224">
        <w:t xml:space="preserve">depicted </w:t>
      </w:r>
      <w:r w:rsidR="00287AA3" w:rsidRPr="00BC4224">
        <w:t>above.</w:t>
      </w:r>
      <w:r w:rsidR="00E22FBF">
        <w:t xml:space="preserve"> </w:t>
      </w:r>
    </w:p>
    <w:p w14:paraId="183A1364" w14:textId="3EBCE678" w:rsidR="0054520F" w:rsidRPr="00BC4224" w:rsidRDefault="0054520F" w:rsidP="006578AF">
      <w:pPr>
        <w:pStyle w:val="Body"/>
      </w:pPr>
      <w:r w:rsidRPr="00BC4224">
        <w:t>As a first step in this analysis,</w:t>
      </w:r>
      <w:r w:rsidR="00446FB5" w:rsidRPr="00BC4224">
        <w:t xml:space="preserve"> </w:t>
      </w:r>
      <w:r w:rsidR="009D124D">
        <w:t>you</w:t>
      </w:r>
      <w:r w:rsidR="00FA76C0" w:rsidRPr="00BC4224">
        <w:t xml:space="preserve"> determine the change in air quality </w:t>
      </w:r>
      <w:r w:rsidR="004460FF" w:rsidRPr="00BC4224">
        <w:t xml:space="preserve">and how this change will </w:t>
      </w:r>
      <w:r w:rsidR="008C1D7C" w:rsidRPr="00BC4224">
        <w:t>affect the number of PM</w:t>
      </w:r>
      <w:r w:rsidR="008C1D7C" w:rsidRPr="00BC4224">
        <w:rPr>
          <w:vertAlign w:val="subscript"/>
        </w:rPr>
        <w:t>2.5</w:t>
      </w:r>
      <w:r w:rsidR="008C1D7C" w:rsidRPr="00BC4224">
        <w:t>-related deaths</w:t>
      </w:r>
      <w:r w:rsidR="004460FF" w:rsidRPr="00BC4224">
        <w:t>. Santiago has a network of air quality monitors that you will use to characterize current PM</w:t>
      </w:r>
      <w:r w:rsidR="004460FF" w:rsidRPr="00BC4224">
        <w:rPr>
          <w:vertAlign w:val="subscript"/>
        </w:rPr>
        <w:t xml:space="preserve">2.5 </w:t>
      </w:r>
      <w:r w:rsidR="004460FF" w:rsidRPr="00BC4224">
        <w:t xml:space="preserve">concentrations and to simulate air quality conditions under the cap and trade program (this is done using the “Rollback Tool” in </w:t>
      </w:r>
      <w:proofErr w:type="spellStart"/>
      <w:r w:rsidR="004460FF" w:rsidRPr="00BC4224">
        <w:t>BenMAP</w:t>
      </w:r>
      <w:proofErr w:type="spellEnd"/>
      <w:r w:rsidR="004460FF" w:rsidRPr="00BC4224">
        <w:t xml:space="preserve">-CE). As stated in the figure above, because you are using monitor data for this analysis, you will have to specify </w:t>
      </w:r>
      <w:r w:rsidR="009D5CF0" w:rsidRPr="00BC4224">
        <w:t xml:space="preserve">the </w:t>
      </w:r>
      <w:r w:rsidR="004460FF" w:rsidRPr="00BC4224">
        <w:t xml:space="preserve">geographic area </w:t>
      </w:r>
      <w:r w:rsidR="009D5CF0" w:rsidRPr="00BC4224">
        <w:t xml:space="preserve">from which </w:t>
      </w:r>
      <w:r w:rsidR="004460FF" w:rsidRPr="00BC4224">
        <w:t xml:space="preserve">to aggregate monitoring data and how you want </w:t>
      </w:r>
      <w:proofErr w:type="spellStart"/>
      <w:r w:rsidR="004460FF" w:rsidRPr="00BC4224">
        <w:t>BenMAP</w:t>
      </w:r>
      <w:proofErr w:type="spellEnd"/>
      <w:r w:rsidR="004460FF" w:rsidRPr="00BC4224">
        <w:t xml:space="preserve">-CE to aggregate values from neighboring monitors. </w:t>
      </w:r>
      <w:r w:rsidRPr="00BC4224">
        <w:t xml:space="preserve">For example, you will need to specify whether </w:t>
      </w:r>
      <w:proofErr w:type="spellStart"/>
      <w:r w:rsidRPr="00BC4224">
        <w:t>BenMAP</w:t>
      </w:r>
      <w:proofErr w:type="spellEnd"/>
      <w:r w:rsidRPr="00BC4224">
        <w:t>-CE should use air quality data from the closest monitor to a region or a distance-weighted average of multiple monitors.</w:t>
      </w:r>
    </w:p>
    <w:p w14:paraId="183A1365" w14:textId="5C01C001" w:rsidR="004460FF" w:rsidRPr="00BC4224" w:rsidRDefault="004460FF" w:rsidP="006578AF">
      <w:pPr>
        <w:pStyle w:val="Body"/>
      </w:pPr>
      <w:r w:rsidRPr="00BC4224">
        <w:t xml:space="preserve">Epidemiological studies document how pollutant concentrations </w:t>
      </w:r>
      <w:r w:rsidR="0054520F" w:rsidRPr="00BC4224">
        <w:t>impact</w:t>
      </w:r>
      <w:r w:rsidRPr="00BC4224">
        <w:t xml:space="preserve"> </w:t>
      </w:r>
      <w:r w:rsidR="0054520F" w:rsidRPr="00BC4224">
        <w:t xml:space="preserve">the </w:t>
      </w:r>
      <w:r w:rsidRPr="00BC4224">
        <w:t xml:space="preserve">incidence </w:t>
      </w:r>
      <w:r w:rsidR="0054520F" w:rsidRPr="00BC4224">
        <w:t xml:space="preserve">of a variety </w:t>
      </w:r>
      <w:r w:rsidR="00287947" w:rsidRPr="00BC4224">
        <w:t xml:space="preserve">of </w:t>
      </w:r>
      <w:r w:rsidR="0054520F" w:rsidRPr="00BC4224">
        <w:t>health outcomes</w:t>
      </w:r>
      <w:r w:rsidRPr="00BC4224">
        <w:t xml:space="preserve">. In this </w:t>
      </w:r>
      <w:r w:rsidR="00287947" w:rsidRPr="00BC4224">
        <w:t>example</w:t>
      </w:r>
      <w:r w:rsidRPr="00BC4224">
        <w:t xml:space="preserve">, </w:t>
      </w:r>
      <w:r w:rsidR="009D124D">
        <w:t>you</w:t>
      </w:r>
      <w:r w:rsidRPr="00BC4224">
        <w:t xml:space="preserve"> will use a dose-response parameter derived from a health impacts study conducted by </w:t>
      </w:r>
      <w:proofErr w:type="spellStart"/>
      <w:r w:rsidRPr="00BC4224">
        <w:t>Sanhueza</w:t>
      </w:r>
      <w:proofErr w:type="spellEnd"/>
      <w:r w:rsidRPr="00BC4224">
        <w:t xml:space="preserve"> et al. (2009) in Chile to estimate how changes in PM</w:t>
      </w:r>
      <w:r w:rsidRPr="00BC4224">
        <w:rPr>
          <w:vertAlign w:val="subscript"/>
        </w:rPr>
        <w:t>2.5</w:t>
      </w:r>
      <w:r w:rsidRPr="00BC4224">
        <w:t xml:space="preserve"> concentrations </w:t>
      </w:r>
      <w:r w:rsidR="0054520F" w:rsidRPr="00BC4224">
        <w:t>affects the all-cause mortality incidence</w:t>
      </w:r>
      <w:r w:rsidRPr="00BC4224">
        <w:t>.</w:t>
      </w:r>
      <w:r w:rsidR="000E0D74" w:rsidRPr="00BC4224">
        <w:t xml:space="preserve"> </w:t>
      </w:r>
      <w:r w:rsidRPr="00BC4224">
        <w:t xml:space="preserve">Finally, by multiplying </w:t>
      </w:r>
      <w:r w:rsidR="0054520F" w:rsidRPr="00BC4224">
        <w:t>t</w:t>
      </w:r>
      <w:r w:rsidR="00B44505" w:rsidRPr="00BC4224">
        <w:t>he change in incidence</w:t>
      </w:r>
      <w:r w:rsidRPr="00BC4224">
        <w:t xml:space="preserve"> by </w:t>
      </w:r>
      <w:r w:rsidR="00413714" w:rsidRPr="00BC4224">
        <w:t xml:space="preserve">the </w:t>
      </w:r>
      <w:r w:rsidRPr="00BC4224">
        <w:t xml:space="preserve">population </w:t>
      </w:r>
      <w:r w:rsidR="009D124D">
        <w:t>you</w:t>
      </w:r>
      <w:r w:rsidR="009D124D" w:rsidRPr="00BC4224">
        <w:t xml:space="preserve"> </w:t>
      </w:r>
      <w:r w:rsidRPr="00BC4224">
        <w:t xml:space="preserve">are able to estimate the total </w:t>
      </w:r>
      <w:r w:rsidRPr="00BC4224">
        <w:rPr>
          <w:i/>
        </w:rPr>
        <w:t>number</w:t>
      </w:r>
      <w:r w:rsidRPr="00BC4224">
        <w:t xml:space="preserve"> of </w:t>
      </w:r>
      <w:r w:rsidR="00123908" w:rsidRPr="00BC4224">
        <w:t xml:space="preserve">deaths </w:t>
      </w:r>
      <w:r w:rsidRPr="00BC4224">
        <w:t>avoi</w:t>
      </w:r>
      <w:r w:rsidR="000E0D74" w:rsidRPr="00BC4224">
        <w:t xml:space="preserve">ded in our area of interest. </w:t>
      </w:r>
    </w:p>
    <w:p w14:paraId="183A1366" w14:textId="3E3ABA2A" w:rsidR="001B5DEF" w:rsidRPr="00BC4224" w:rsidRDefault="00976DF5" w:rsidP="006578AF">
      <w:pPr>
        <w:pStyle w:val="Body"/>
      </w:pPr>
      <w:r w:rsidRPr="00BC4224">
        <w:t xml:space="preserve">If the geographic region of your study area is small and all the data inputs are at the same spatial scale, this calculation can be done fairly easily by hand. </w:t>
      </w:r>
      <w:r w:rsidR="00CF25AD" w:rsidRPr="00BC4224">
        <w:t>However, if you have a lar</w:t>
      </w:r>
      <w:r w:rsidR="00CD0ABC" w:rsidRPr="00BC4224">
        <w:t>ge</w:t>
      </w:r>
      <w:r w:rsidR="00DA4FC6" w:rsidRPr="00BC4224">
        <w:t xml:space="preserve"> study</w:t>
      </w:r>
      <w:r w:rsidR="00C24388" w:rsidRPr="00BC4224">
        <w:t xml:space="preserve"> </w:t>
      </w:r>
      <w:r w:rsidR="00CD0ABC" w:rsidRPr="00BC4224">
        <w:t>area</w:t>
      </w:r>
      <w:r w:rsidR="00DA4FC6" w:rsidRPr="00BC4224">
        <w:t xml:space="preserve"> or if your demographic and health data are reported</w:t>
      </w:r>
      <w:r w:rsidR="00C24388" w:rsidRPr="00BC4224">
        <w:t xml:space="preserve"> </w:t>
      </w:r>
      <w:r w:rsidR="001D5CB8" w:rsidRPr="00BC4224">
        <w:t xml:space="preserve">at </w:t>
      </w:r>
      <w:r w:rsidR="00C24388" w:rsidRPr="00BC4224">
        <w:t>variable spatial scales, t</w:t>
      </w:r>
      <w:r w:rsidR="00CF25AD" w:rsidRPr="00BC4224">
        <w:t xml:space="preserve">his approach </w:t>
      </w:r>
      <w:r w:rsidR="00413714" w:rsidRPr="00BC4224">
        <w:t>becomes</w:t>
      </w:r>
      <w:r w:rsidR="00CD0ABC" w:rsidRPr="00BC4224">
        <w:t xml:space="preserve"> </w:t>
      </w:r>
      <w:r w:rsidR="00413714" w:rsidRPr="00BC4224">
        <w:t>un</w:t>
      </w:r>
      <w:r w:rsidR="00CF25AD" w:rsidRPr="00BC4224">
        <w:t>feasible</w:t>
      </w:r>
      <w:r w:rsidR="00CD0ABC" w:rsidRPr="00BC4224">
        <w:t xml:space="preserve">. </w:t>
      </w:r>
      <w:proofErr w:type="spellStart"/>
      <w:r w:rsidR="00CD0ABC" w:rsidRPr="00BC4224">
        <w:t>BenMAP</w:t>
      </w:r>
      <w:proofErr w:type="spellEnd"/>
      <w:r w:rsidR="00CD0ABC" w:rsidRPr="00BC4224">
        <w:t xml:space="preserve">-CE allows users to do this calculation for many smaller areas within </w:t>
      </w:r>
      <w:r w:rsidR="003B572C" w:rsidRPr="00BC4224">
        <w:t xml:space="preserve">the </w:t>
      </w:r>
      <w:r w:rsidR="00CD0ABC" w:rsidRPr="00BC4224">
        <w:t>area of interest simultaneously and has built in algorithms to address data at different spatial scales.</w:t>
      </w:r>
      <w:r w:rsidR="00CF25AD" w:rsidRPr="00BC4224">
        <w:t xml:space="preserve"> </w:t>
      </w:r>
      <w:proofErr w:type="spellStart"/>
      <w:r w:rsidR="00CD0ABC" w:rsidRPr="00BC4224">
        <w:t>BenMAP</w:t>
      </w:r>
      <w:proofErr w:type="spellEnd"/>
      <w:r w:rsidR="00CD0ABC" w:rsidRPr="00BC4224">
        <w:t>-CE stores all the data needed to run an analysis in a setup. In the steps below, you will create a new setup for the Santiago data.</w:t>
      </w:r>
    </w:p>
    <w:p w14:paraId="183A1368" w14:textId="143D8B33" w:rsidR="00D3380B" w:rsidRPr="00BC4224" w:rsidRDefault="00512E84" w:rsidP="008453E1">
      <w:pPr>
        <w:pStyle w:val="Heading2"/>
      </w:pPr>
      <w:bookmarkStart w:id="20" w:name="_Toc481495893"/>
      <w:bookmarkStart w:id="21" w:name="_Toc955302"/>
      <w:r w:rsidRPr="00BC4224">
        <w:t xml:space="preserve">2.1 </w:t>
      </w:r>
      <w:r w:rsidR="006578AF" w:rsidRPr="00BC4224">
        <w:tab/>
      </w:r>
      <w:r w:rsidR="0013383A" w:rsidRPr="00BC4224">
        <w:t>Create a Blank S</w:t>
      </w:r>
      <w:r w:rsidR="00D3380B" w:rsidRPr="00BC4224">
        <w:t>etup</w:t>
      </w:r>
      <w:bookmarkEnd w:id="20"/>
      <w:bookmarkEnd w:id="21"/>
    </w:p>
    <w:p w14:paraId="183A1369" w14:textId="174C43E2" w:rsidR="00F941CA" w:rsidRPr="00BC4224" w:rsidRDefault="00B44505" w:rsidP="006578AF">
      <w:pPr>
        <w:pStyle w:val="Body"/>
      </w:pPr>
      <w:r w:rsidRPr="00BC4224">
        <w:t>Generally,</w:t>
      </w:r>
      <w:r w:rsidR="00C26801" w:rsidRPr="00BC4224">
        <w:t xml:space="preserve"> setup</w:t>
      </w:r>
      <w:r w:rsidRPr="00BC4224">
        <w:t>s are</w:t>
      </w:r>
      <w:r w:rsidR="00C26801" w:rsidRPr="00BC4224">
        <w:t xml:space="preserve"> based on</w:t>
      </w:r>
      <w:r w:rsidR="00A73D18" w:rsidRPr="00BC4224">
        <w:t xml:space="preserve"> </w:t>
      </w:r>
      <w:r w:rsidRPr="00BC4224">
        <w:t xml:space="preserve">a specific </w:t>
      </w:r>
      <w:r w:rsidR="00A73D18" w:rsidRPr="00BC4224">
        <w:t xml:space="preserve">geographic area. </w:t>
      </w:r>
      <w:r w:rsidR="00C26801" w:rsidRPr="00BC4224">
        <w:t xml:space="preserve">Creating </w:t>
      </w:r>
      <w:r w:rsidR="00A73D18" w:rsidRPr="00BC4224">
        <w:t xml:space="preserve">a new setup </w:t>
      </w:r>
      <w:r w:rsidR="00C26801" w:rsidRPr="00BC4224">
        <w:t xml:space="preserve">for each geographic area you are analyzing </w:t>
      </w:r>
      <w:r w:rsidR="00A73D18" w:rsidRPr="00BC4224">
        <w:t>will help you organize the databases you import.</w:t>
      </w:r>
      <w:r w:rsidR="00E22FBF">
        <w:t xml:space="preserve"> </w:t>
      </w:r>
      <w:r w:rsidR="00BF3F1E" w:rsidRPr="00BC4224">
        <w:t xml:space="preserve">It will also enable you to run analyses more quickly because key data will be saved and organized in each </w:t>
      </w:r>
      <w:r w:rsidR="00574311">
        <w:t>s</w:t>
      </w:r>
      <w:r w:rsidR="00BF3F1E" w:rsidRPr="00BC4224">
        <w:t>etup and thus will not need to be imp</w:t>
      </w:r>
      <w:r w:rsidR="00DA4FC6" w:rsidRPr="00BC4224">
        <w:t xml:space="preserve">orted every time you run </w:t>
      </w:r>
      <w:proofErr w:type="spellStart"/>
      <w:r w:rsidR="00DA4FC6" w:rsidRPr="00BC4224">
        <w:t>BenMAP</w:t>
      </w:r>
      <w:proofErr w:type="spellEnd"/>
      <w:r w:rsidR="00DA4FC6" w:rsidRPr="00BC4224">
        <w:t>.</w:t>
      </w:r>
      <w:r w:rsidR="00E22FBF">
        <w:t xml:space="preserve"> </w:t>
      </w:r>
      <w:r w:rsidR="00D3380B" w:rsidRPr="00BC4224">
        <w:t xml:space="preserve">In these self-paced training materials, </w:t>
      </w:r>
      <w:r w:rsidR="009D124D">
        <w:t>you</w:t>
      </w:r>
      <w:r w:rsidR="00D3380B" w:rsidRPr="00BC4224">
        <w:t xml:space="preserve"> will perform an analysis using data from </w:t>
      </w:r>
      <w:r w:rsidR="00DE05AD" w:rsidRPr="00BC4224">
        <w:t>Santiago</w:t>
      </w:r>
      <w:r w:rsidR="00A73D18" w:rsidRPr="00BC4224">
        <w:t xml:space="preserve">, so </w:t>
      </w:r>
      <w:r w:rsidR="009D124D">
        <w:t>you</w:t>
      </w:r>
      <w:r w:rsidR="00A73D18" w:rsidRPr="00BC4224">
        <w:t xml:space="preserve"> will create a </w:t>
      </w:r>
      <w:r w:rsidR="00DE05AD" w:rsidRPr="00BC4224">
        <w:t>Santiago</w:t>
      </w:r>
      <w:r w:rsidR="00DC2158" w:rsidRPr="00BC4224">
        <w:t xml:space="preserve"> </w:t>
      </w:r>
      <w:r w:rsidR="00A73D18" w:rsidRPr="00BC4224">
        <w:t>setup</w:t>
      </w:r>
      <w:r w:rsidR="00D3380B" w:rsidRPr="00BC4224">
        <w:t xml:space="preserve">. </w:t>
      </w:r>
      <w:r w:rsidR="00367EC2" w:rsidRPr="00BC4224">
        <w:t xml:space="preserve">This Santiago setup will </w:t>
      </w:r>
      <w:r w:rsidR="00C26801" w:rsidRPr="00BC4224">
        <w:t>bring together</w:t>
      </w:r>
      <w:r w:rsidR="00367EC2" w:rsidRPr="00BC4224">
        <w:t xml:space="preserve"> all of the data needed to run </w:t>
      </w:r>
      <w:r w:rsidR="00AF590A" w:rsidRPr="00BC4224">
        <w:t>an analysis</w:t>
      </w:r>
      <w:r w:rsidR="00367EC2" w:rsidRPr="00BC4224">
        <w:t xml:space="preserve"> for Santiago. These data include grid </w:t>
      </w:r>
      <w:r w:rsidR="00AF590A" w:rsidRPr="00BC4224">
        <w:t>definitions</w:t>
      </w:r>
      <w:r w:rsidR="00367EC2" w:rsidRPr="00BC4224">
        <w:t xml:space="preserve">, pollutants, monitor data, incidence and prevalence rates, population data, health impact functions, variables, inflations rates, and valuation functions. </w:t>
      </w:r>
      <w:r w:rsidRPr="00BC4224">
        <w:t xml:space="preserve">Note that the default setup in </w:t>
      </w:r>
      <w:proofErr w:type="spellStart"/>
      <w:r w:rsidRPr="00BC4224">
        <w:t>BenMAP</w:t>
      </w:r>
      <w:proofErr w:type="spellEnd"/>
      <w:r w:rsidRPr="00BC4224">
        <w:t xml:space="preserve">-CE is for the United States (next to the “File” menu in the top left of the screen), which </w:t>
      </w:r>
      <w:r w:rsidRPr="00BC4224">
        <w:lastRenderedPageBreak/>
        <w:t xml:space="preserve">includes pre-loaded data. Setups are also available for Detroit and China. </w:t>
      </w:r>
      <w:r w:rsidR="00D3380B" w:rsidRPr="00BC4224">
        <w:t>To begin</w:t>
      </w:r>
      <w:r w:rsidRPr="00BC4224">
        <w:t xml:space="preserve"> creating a setup for Santiago</w:t>
      </w:r>
      <w:r w:rsidR="00D3380B" w:rsidRPr="00BC4224">
        <w:t>:</w:t>
      </w:r>
    </w:p>
    <w:p w14:paraId="183A136A" w14:textId="77777777" w:rsidR="00D3380B" w:rsidRPr="00BC4224" w:rsidRDefault="00D3380B" w:rsidP="00760568">
      <w:pPr>
        <w:pStyle w:val="bullet"/>
      </w:pPr>
      <w:r w:rsidRPr="00BC4224">
        <w:t>Start BenMAP-CE</w:t>
      </w:r>
    </w:p>
    <w:p w14:paraId="183A136B" w14:textId="48DF5038" w:rsidR="00D3380B" w:rsidRPr="00BC4224" w:rsidRDefault="0002535F" w:rsidP="00760568">
      <w:pPr>
        <w:pStyle w:val="bullet"/>
      </w:pPr>
      <w:r w:rsidRPr="00BC4224">
        <w:t>Double c</w:t>
      </w:r>
      <w:r w:rsidR="00D3380B" w:rsidRPr="00BC4224">
        <w:t xml:space="preserve">lick </w:t>
      </w:r>
      <w:r w:rsidR="00D3380B" w:rsidRPr="00BC4224">
        <w:rPr>
          <w:i/>
          <w:iCs/>
        </w:rPr>
        <w:t>Modify Datasets</w:t>
      </w:r>
      <w:r w:rsidR="00D3380B" w:rsidRPr="00BC4224">
        <w:t xml:space="preserve"> at the top left. This will bring up the </w:t>
      </w:r>
      <w:r w:rsidR="00D3380B" w:rsidRPr="00BC4224">
        <w:rPr>
          <w:b/>
          <w:bCs/>
        </w:rPr>
        <w:t xml:space="preserve">Modify Datasets </w:t>
      </w:r>
      <w:r w:rsidR="00F91DAF" w:rsidRPr="00BC4224">
        <w:rPr>
          <w:bCs/>
        </w:rPr>
        <w:t>window</w:t>
      </w:r>
      <w:r w:rsidR="00D3380B" w:rsidRPr="00BC4224">
        <w:t xml:space="preserve">. </w:t>
      </w:r>
    </w:p>
    <w:p w14:paraId="183A136C" w14:textId="77777777" w:rsidR="00D3380B" w:rsidRPr="00BC4224" w:rsidRDefault="00D3380B" w:rsidP="00760568">
      <w:pPr>
        <w:pStyle w:val="bullet"/>
      </w:pPr>
      <w:r w:rsidRPr="00BC4224">
        <w:t xml:space="preserve">Click the </w:t>
      </w:r>
      <w:r w:rsidRPr="00BC4224">
        <w:rPr>
          <w:i/>
        </w:rPr>
        <w:t>Add</w:t>
      </w:r>
      <w:r w:rsidRPr="00BC4224">
        <w:t xml:space="preserve"> button to the</w:t>
      </w:r>
      <w:r w:rsidR="00A770DB" w:rsidRPr="00BC4224">
        <w:t xml:space="preserve"> right of the</w:t>
      </w:r>
      <w:r w:rsidRPr="00BC4224">
        <w:t xml:space="preserve"> </w:t>
      </w:r>
      <w:r w:rsidRPr="00BC4224">
        <w:rPr>
          <w:i/>
        </w:rPr>
        <w:t>Available Setups</w:t>
      </w:r>
      <w:r w:rsidRPr="00BC4224">
        <w:t xml:space="preserve"> box.</w:t>
      </w:r>
    </w:p>
    <w:p w14:paraId="183A136D" w14:textId="04CCE640" w:rsidR="00D3380B" w:rsidRPr="00BC4224" w:rsidRDefault="00D3380B" w:rsidP="00760568">
      <w:pPr>
        <w:pStyle w:val="bullet"/>
      </w:pPr>
      <w:r w:rsidRPr="00BC4224">
        <w:t xml:space="preserve">Type </w:t>
      </w:r>
      <w:r w:rsidR="00D53595" w:rsidRPr="00BC4224">
        <w:t>“</w:t>
      </w:r>
      <w:r w:rsidR="00DE05AD" w:rsidRPr="00BC4224">
        <w:rPr>
          <w:i/>
        </w:rPr>
        <w:t>Santiago</w:t>
      </w:r>
      <w:r w:rsidR="00D53595" w:rsidRPr="00BC4224">
        <w:rPr>
          <w:i/>
        </w:rPr>
        <w:t>”</w:t>
      </w:r>
      <w:r w:rsidRPr="00BC4224">
        <w:t xml:space="preserve"> into the </w:t>
      </w:r>
      <w:r w:rsidRPr="00BC4224">
        <w:rPr>
          <w:i/>
        </w:rPr>
        <w:t xml:space="preserve">New Setup Name </w:t>
      </w:r>
      <w:r w:rsidRPr="00BC4224">
        <w:t xml:space="preserve">box in the </w:t>
      </w:r>
      <w:r w:rsidRPr="00BC4224">
        <w:rPr>
          <w:b/>
        </w:rPr>
        <w:t xml:space="preserve">New Setup </w:t>
      </w:r>
      <w:r w:rsidR="00F91DAF" w:rsidRPr="00BC4224">
        <w:t>window</w:t>
      </w:r>
      <w:r w:rsidRPr="00BC4224">
        <w:t xml:space="preserve"> and click the </w:t>
      </w:r>
      <w:r w:rsidRPr="00BC4224">
        <w:rPr>
          <w:i/>
        </w:rPr>
        <w:t xml:space="preserve">OK </w:t>
      </w:r>
      <w:r w:rsidRPr="00BC4224">
        <w:t>button.</w:t>
      </w:r>
    </w:p>
    <w:p w14:paraId="183A136E" w14:textId="7DC25B34" w:rsidR="00D3380B" w:rsidRPr="00BC4224" w:rsidRDefault="00D3380B" w:rsidP="00760568">
      <w:pPr>
        <w:pStyle w:val="bullet"/>
      </w:pPr>
      <w:r w:rsidRPr="00BC4224">
        <w:t xml:space="preserve">Confirm that </w:t>
      </w:r>
      <w:r w:rsidR="00DE05AD" w:rsidRPr="00BC4224">
        <w:rPr>
          <w:i/>
        </w:rPr>
        <w:t>Santiago</w:t>
      </w:r>
      <w:r w:rsidRPr="00BC4224">
        <w:rPr>
          <w:i/>
        </w:rPr>
        <w:t xml:space="preserve"> </w:t>
      </w:r>
      <w:r w:rsidRPr="00BC4224">
        <w:t xml:space="preserve">is listed in the </w:t>
      </w:r>
      <w:r w:rsidRPr="00BC4224">
        <w:rPr>
          <w:i/>
        </w:rPr>
        <w:t>Available Setup</w:t>
      </w:r>
      <w:r w:rsidR="00C31B6D">
        <w:rPr>
          <w:i/>
        </w:rPr>
        <w:t>s</w:t>
      </w:r>
      <w:r w:rsidR="00E22FBF">
        <w:rPr>
          <w:i/>
        </w:rPr>
        <w:t xml:space="preserve"> </w:t>
      </w:r>
      <w:r w:rsidRPr="00BC4224">
        <w:t xml:space="preserve">drop down menu and </w:t>
      </w:r>
      <w:r w:rsidR="00050DFF" w:rsidRPr="00BC4224">
        <w:t xml:space="preserve">that </w:t>
      </w:r>
      <w:r w:rsidRPr="00BC4224">
        <w:t xml:space="preserve">all other windows in the </w:t>
      </w:r>
      <w:r w:rsidRPr="00BC4224">
        <w:rPr>
          <w:b/>
        </w:rPr>
        <w:t xml:space="preserve">Modify Datasets </w:t>
      </w:r>
      <w:r w:rsidR="00F91DAF" w:rsidRPr="00BC4224">
        <w:t>window</w:t>
      </w:r>
      <w:r w:rsidRPr="00BC4224">
        <w:t xml:space="preserve"> are blank when </w:t>
      </w:r>
      <w:r w:rsidR="00DE05AD" w:rsidRPr="00BC4224">
        <w:rPr>
          <w:i/>
        </w:rPr>
        <w:t>Santiago</w:t>
      </w:r>
      <w:r w:rsidRPr="00BC4224">
        <w:t xml:space="preserve"> is selected.</w:t>
      </w:r>
    </w:p>
    <w:p w14:paraId="183A136F" w14:textId="5F241797" w:rsidR="00D3380B" w:rsidRPr="00BC4224" w:rsidRDefault="00D3380B" w:rsidP="00760568">
      <w:pPr>
        <w:pStyle w:val="bullet"/>
      </w:pPr>
      <w:r w:rsidRPr="00BC4224">
        <w:t xml:space="preserve">Click the </w:t>
      </w:r>
      <w:r w:rsidRPr="00BC4224">
        <w:rPr>
          <w:i/>
        </w:rPr>
        <w:t>OK</w:t>
      </w:r>
      <w:r w:rsidRPr="00BC4224">
        <w:t xml:space="preserve"> button at the bottom right to close the </w:t>
      </w:r>
      <w:r w:rsidRPr="00BC4224">
        <w:rPr>
          <w:b/>
        </w:rPr>
        <w:t>Modify Datasets</w:t>
      </w:r>
      <w:r w:rsidRPr="00BC4224">
        <w:rPr>
          <w:i/>
        </w:rPr>
        <w:t xml:space="preserve"> </w:t>
      </w:r>
      <w:r w:rsidR="00F91DAF" w:rsidRPr="00BC4224">
        <w:t>window</w:t>
      </w:r>
      <w:r w:rsidRPr="00BC4224">
        <w:t xml:space="preserve">. </w:t>
      </w:r>
    </w:p>
    <w:p w14:paraId="545AFE2A" w14:textId="35B0ECFF" w:rsidR="0065020C" w:rsidRPr="00BC4224" w:rsidRDefault="0065020C" w:rsidP="006578AF">
      <w:pPr>
        <w:pStyle w:val="Body"/>
        <w:rPr>
          <w:b/>
          <w:u w:val="single"/>
        </w:rPr>
      </w:pPr>
      <w:r w:rsidRPr="00BC4224">
        <w:rPr>
          <w:b/>
          <w:u w:val="single"/>
        </w:rPr>
        <w:t>Question</w:t>
      </w:r>
      <w:r w:rsidR="00DA4FC6" w:rsidRPr="00BC4224">
        <w:rPr>
          <w:b/>
          <w:u w:val="single"/>
        </w:rPr>
        <w:t xml:space="preserve"> for Students</w:t>
      </w:r>
    </w:p>
    <w:p w14:paraId="183A1370" w14:textId="706E7A1F" w:rsidR="008276F7" w:rsidRPr="00BC4224" w:rsidRDefault="00AC3663" w:rsidP="00072FEB">
      <w:pPr>
        <w:pStyle w:val="Body"/>
        <w:rPr>
          <w:b/>
        </w:rPr>
      </w:pPr>
      <w:r w:rsidRPr="00BC4224">
        <w:rPr>
          <w:b/>
        </w:rPr>
        <w:t xml:space="preserve">What data </w:t>
      </w:r>
      <w:r w:rsidR="00C26801" w:rsidRPr="00BC4224">
        <w:rPr>
          <w:b/>
        </w:rPr>
        <w:t>are</w:t>
      </w:r>
      <w:r w:rsidRPr="00BC4224">
        <w:rPr>
          <w:b/>
        </w:rPr>
        <w:t xml:space="preserve"> required to create a new setup and run an analysis?</w:t>
      </w:r>
    </w:p>
    <w:p w14:paraId="594FF06B" w14:textId="77777777" w:rsidR="006578AF" w:rsidRPr="00BC4224" w:rsidRDefault="006578AF" w:rsidP="00072FEB">
      <w:pPr>
        <w:pStyle w:val="Body"/>
      </w:pPr>
    </w:p>
    <w:p w14:paraId="7641B274" w14:textId="77777777" w:rsidR="006578AF" w:rsidRPr="00BC4224" w:rsidRDefault="006578AF">
      <w:pPr>
        <w:rPr>
          <w:rFonts w:asciiTheme="majorHAnsi" w:hAnsiTheme="majorHAnsi"/>
          <w:b/>
          <w:color w:val="1F497D" w:themeColor="text2"/>
          <w:sz w:val="40"/>
          <w:szCs w:val="40"/>
        </w:rPr>
      </w:pPr>
      <w:bookmarkStart w:id="22" w:name="_Toc481495894"/>
      <w:r w:rsidRPr="00BC4224">
        <w:br w:type="page"/>
      </w:r>
    </w:p>
    <w:p w14:paraId="183A1371" w14:textId="28F88BEA" w:rsidR="009C42B8" w:rsidRPr="00BC4224" w:rsidRDefault="009C42B8" w:rsidP="00240E4F">
      <w:pPr>
        <w:pStyle w:val="Heading1"/>
      </w:pPr>
      <w:bookmarkStart w:id="23" w:name="_Toc955303"/>
      <w:r w:rsidRPr="00BC4224">
        <w:lastRenderedPageBreak/>
        <w:t>Section</w:t>
      </w:r>
      <w:r w:rsidR="0086372D" w:rsidRPr="00BC4224">
        <w:t xml:space="preserve"> 3</w:t>
      </w:r>
      <w:r w:rsidRPr="00BC4224">
        <w:t>:</w:t>
      </w:r>
      <w:r w:rsidR="00E22FBF">
        <w:t xml:space="preserve"> </w:t>
      </w:r>
      <w:r w:rsidRPr="00BC4224">
        <w:t xml:space="preserve">Load Data into </w:t>
      </w:r>
      <w:proofErr w:type="spellStart"/>
      <w:r w:rsidRPr="00BC4224">
        <w:t>BenMAP</w:t>
      </w:r>
      <w:proofErr w:type="spellEnd"/>
      <w:r w:rsidRPr="00BC4224">
        <w:t>-CE</w:t>
      </w:r>
      <w:bookmarkEnd w:id="22"/>
      <w:bookmarkEnd w:id="23"/>
    </w:p>
    <w:p w14:paraId="183A1372" w14:textId="621C5397" w:rsidR="00C26801" w:rsidRPr="00BC4224" w:rsidRDefault="00F15026" w:rsidP="006578AF">
      <w:pPr>
        <w:pStyle w:val="Body"/>
      </w:pPr>
      <w:r w:rsidRPr="00BC4224">
        <w:rPr>
          <w:noProof/>
        </w:rPr>
        <w:drawing>
          <wp:anchor distT="0" distB="0" distL="114300" distR="114300" simplePos="0" relativeHeight="251747328" behindDoc="0" locked="0" layoutInCell="1" allowOverlap="1" wp14:anchorId="6810E3D2" wp14:editId="3F07C5EC">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008276F7" w:rsidRPr="00BC4224">
        <w:t xml:space="preserve">The </w:t>
      </w:r>
      <w:r w:rsidR="00D41262" w:rsidRPr="00BC4224">
        <w:t xml:space="preserve">figure below lists the types of data required </w:t>
      </w:r>
      <w:proofErr w:type="gramStart"/>
      <w:r w:rsidR="00D41262" w:rsidRPr="00BC4224">
        <w:t>to conduct</w:t>
      </w:r>
      <w:proofErr w:type="gramEnd"/>
      <w:r w:rsidR="00D41262" w:rsidRPr="00BC4224">
        <w:t xml:space="preserve"> a health impact analysis</w:t>
      </w:r>
      <w:r w:rsidR="00CB21D3" w:rsidRPr="00BC4224">
        <w:t>;</w:t>
      </w:r>
      <w:r w:rsidR="00D41262" w:rsidRPr="00BC4224">
        <w:t xml:space="preserve"> the first step in estimating the </w:t>
      </w:r>
      <w:r w:rsidR="00CB21D3" w:rsidRPr="00BC4224">
        <w:t>health impacts</w:t>
      </w:r>
      <w:r w:rsidR="00D41262" w:rsidRPr="00BC4224">
        <w:t xml:space="preserve"> of</w:t>
      </w:r>
      <w:r w:rsidR="00CB21D3" w:rsidRPr="00BC4224">
        <w:t xml:space="preserve"> any</w:t>
      </w:r>
      <w:r w:rsidR="00D41262" w:rsidRPr="00BC4224">
        <w:t xml:space="preserve"> </w:t>
      </w:r>
      <w:r w:rsidR="00CB21D3" w:rsidRPr="00BC4224">
        <w:t xml:space="preserve">scenario is to input these data sets into the appropriate </w:t>
      </w:r>
      <w:r w:rsidR="00574311">
        <w:t>s</w:t>
      </w:r>
      <w:r w:rsidR="00CB21D3" w:rsidRPr="00BC4224">
        <w:t>etup</w:t>
      </w:r>
      <w:r w:rsidR="00D41262" w:rsidRPr="00BC4224">
        <w:t xml:space="preserve">. </w:t>
      </w:r>
      <w:r w:rsidR="005F6BF3" w:rsidRPr="00BC4224">
        <w:t xml:space="preserve">In </w:t>
      </w:r>
      <w:proofErr w:type="spellStart"/>
      <w:r w:rsidR="005F6BF3" w:rsidRPr="00BC4224">
        <w:t>BenMAP</w:t>
      </w:r>
      <w:proofErr w:type="spellEnd"/>
      <w:r w:rsidR="005F6BF3" w:rsidRPr="00BC4224">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005F6BF3" w:rsidRPr="00BC4224">
        <w:rPr>
          <w:vertAlign w:val="subscript"/>
        </w:rPr>
        <w:t>2.5</w:t>
      </w:r>
      <w:r w:rsidR="005F6BF3" w:rsidRPr="00BC4224">
        <w:t xml:space="preserve"> measurements. Therefore, the chosen monitor dataset must </w:t>
      </w:r>
      <w:r w:rsidR="00C05C57" w:rsidRPr="00BC4224">
        <w:t xml:space="preserve">include </w:t>
      </w:r>
      <w:r w:rsidR="005F6BF3" w:rsidRPr="00BC4224">
        <w:t>values</w:t>
      </w:r>
      <w:r w:rsidR="00C05C57" w:rsidRPr="00BC4224">
        <w:t xml:space="preserve"> in that format</w:t>
      </w:r>
      <w:r w:rsidR="005F6BF3" w:rsidRPr="00BC4224">
        <w:t xml:space="preserve">, and the pollutant definition </w:t>
      </w:r>
      <w:r w:rsidR="00E41595" w:rsidRPr="00BC4224">
        <w:t xml:space="preserve">should </w:t>
      </w:r>
      <w:r w:rsidR="00C05C57" w:rsidRPr="00BC4224">
        <w:t>specify that daily averages are being used</w:t>
      </w:r>
      <w:r w:rsidR="00C26801" w:rsidRPr="00BC4224">
        <w:t>.</w:t>
      </w:r>
      <w:r w:rsidR="000D32FF" w:rsidRPr="00BC4224">
        <w:t xml:space="preserve"> </w:t>
      </w:r>
    </w:p>
    <w:p w14:paraId="68223CE7" w14:textId="202707E9" w:rsidR="006578AF" w:rsidRPr="00BC4224" w:rsidRDefault="006578AF" w:rsidP="006578AF">
      <w:pPr>
        <w:pStyle w:val="Body"/>
      </w:pPr>
    </w:p>
    <w:p w14:paraId="183A1383" w14:textId="05E4B0EA" w:rsidR="008276F7" w:rsidRPr="00BC4224" w:rsidRDefault="009C42B8" w:rsidP="008453E1">
      <w:pPr>
        <w:pStyle w:val="Heading2"/>
      </w:pPr>
      <w:bookmarkStart w:id="24" w:name="_Toc481495895"/>
      <w:bookmarkStart w:id="25" w:name="_Toc955304"/>
      <w:r w:rsidRPr="00BC4224">
        <w:t>3.</w:t>
      </w:r>
      <w:r w:rsidR="0086372D" w:rsidRPr="00BC4224">
        <w:t>1.</w:t>
      </w:r>
      <w:r w:rsidRPr="00BC4224">
        <w:t xml:space="preserve"> </w:t>
      </w:r>
      <w:r w:rsidR="006578AF" w:rsidRPr="00BC4224">
        <w:tab/>
      </w:r>
      <w:r w:rsidRPr="00BC4224">
        <w:t xml:space="preserve">Adding a </w:t>
      </w:r>
      <w:r w:rsidR="00336400" w:rsidRPr="00BC4224">
        <w:t>G</w:t>
      </w:r>
      <w:r w:rsidRPr="00BC4224">
        <w:t xml:space="preserve">rid </w:t>
      </w:r>
      <w:r w:rsidR="00336400" w:rsidRPr="00BC4224">
        <w:t>D</w:t>
      </w:r>
      <w:r w:rsidRPr="00BC4224">
        <w:t>efinition</w:t>
      </w:r>
      <w:bookmarkEnd w:id="24"/>
      <w:bookmarkEnd w:id="25"/>
      <w:r w:rsidRPr="00BC4224">
        <w:t xml:space="preserve"> </w:t>
      </w:r>
    </w:p>
    <w:p w14:paraId="183A1384" w14:textId="77777777" w:rsidR="0038426A" w:rsidRPr="00BC4224" w:rsidRDefault="004340BC" w:rsidP="006578AF">
      <w:pPr>
        <w:pStyle w:val="Body"/>
      </w:pPr>
      <w:r w:rsidRPr="00BC4224">
        <w:t xml:space="preserve">Selecting your shapefile: </w:t>
      </w:r>
      <w:proofErr w:type="spellStart"/>
      <w:r w:rsidRPr="00BC4224">
        <w:t>BenMAP</w:t>
      </w:r>
      <w:proofErr w:type="spellEnd"/>
      <w:r w:rsidRPr="00BC4224">
        <w:t xml:space="preserve">-CE uses </w:t>
      </w:r>
      <w:r w:rsidRPr="00BC4224">
        <w:rPr>
          <w:b/>
          <w:color w:val="4A442A" w:themeColor="background2" w:themeShade="40"/>
        </w:rPr>
        <w:t>shapefiles</w:t>
      </w:r>
      <w:r w:rsidRPr="00BC4224">
        <w:t xml:space="preserve"> to define the geographic </w:t>
      </w:r>
      <w:proofErr w:type="gramStart"/>
      <w:r w:rsidRPr="00BC4224">
        <w:t>areas</w:t>
      </w:r>
      <w:proofErr w:type="gramEnd"/>
      <w:r w:rsidRPr="00BC4224">
        <w:t xml:space="preserve"> in which the program will allocate air quality data, calculate health impacts</w:t>
      </w:r>
      <w:r w:rsidR="00050DFF" w:rsidRPr="00BC4224">
        <w:t>,</w:t>
      </w:r>
      <w:r w:rsidRPr="00BC4224">
        <w:t xml:space="preserve"> and aggregate results.</w:t>
      </w:r>
    </w:p>
    <w:p w14:paraId="183A1389" w14:textId="214CEE56" w:rsidR="004340BC" w:rsidRDefault="004340BC" w:rsidP="00760568">
      <w:pPr>
        <w:pStyle w:val="bullet"/>
        <w:numPr>
          <w:ilvl w:val="0"/>
          <w:numId w:val="12"/>
        </w:numPr>
        <w:ind w:left="720"/>
      </w:pPr>
      <w:r w:rsidRPr="00BC4224">
        <w:t xml:space="preserve">Ensure you have BenMAP-CE open and that </w:t>
      </w:r>
      <w:r w:rsidR="00DE05AD" w:rsidRPr="00BC4224">
        <w:rPr>
          <w:i/>
        </w:rPr>
        <w:t>Santiago</w:t>
      </w:r>
      <w:r w:rsidRPr="00BC4224">
        <w:rPr>
          <w:i/>
        </w:rPr>
        <w:t xml:space="preserve"> </w:t>
      </w:r>
      <w:r w:rsidRPr="00BC4224">
        <w:t xml:space="preserve">is listed as the active setup. You can confirm this by verifying that </w:t>
      </w:r>
      <w:r w:rsidR="00DE05AD" w:rsidRPr="00BC4224">
        <w:rPr>
          <w:i/>
        </w:rPr>
        <w:t>Santiago</w:t>
      </w:r>
      <w:r w:rsidR="0013383A" w:rsidRPr="00BC4224">
        <w:rPr>
          <w:i/>
        </w:rPr>
        <w:t xml:space="preserve"> </w:t>
      </w:r>
      <w:r w:rsidRPr="00BC4224">
        <w:t xml:space="preserve">is </w:t>
      </w:r>
      <w:r w:rsidR="00A770DB" w:rsidRPr="00BC4224">
        <w:t xml:space="preserve">selected in the drop-down box </w:t>
      </w:r>
      <w:r w:rsidRPr="00BC4224">
        <w:t xml:space="preserve">next to </w:t>
      </w:r>
      <w:r w:rsidRPr="00BC4224">
        <w:rPr>
          <w:i/>
        </w:rPr>
        <w:t>File</w:t>
      </w:r>
      <w:r w:rsidRPr="00BC4224">
        <w:t xml:space="preserve"> in the menu bar.</w:t>
      </w:r>
      <w:r w:rsidR="00694263" w:rsidRPr="00BC4224">
        <w:t xml:space="preserve"> </w:t>
      </w:r>
    </w:p>
    <w:p w14:paraId="504EAA1C" w14:textId="73BFC1E9" w:rsidR="003416C6" w:rsidRPr="003416C6" w:rsidRDefault="003416C6" w:rsidP="00760568">
      <w:pPr>
        <w:pStyle w:val="bullet"/>
        <w:numPr>
          <w:ilvl w:val="0"/>
          <w:numId w:val="12"/>
        </w:numPr>
        <w:ind w:left="720"/>
        <w:rPr>
          <w:szCs w:val="22"/>
        </w:rPr>
      </w:pPr>
      <w:r w:rsidRPr="004956BD">
        <w:rPr>
          <w:rFonts w:cs="Helvetica"/>
          <w:color w:val="000000"/>
          <w:szCs w:val="22"/>
          <w:shd w:val="clear" w:color="auto" w:fill="FFFFFF"/>
        </w:rPr>
        <w:lastRenderedPageBreak/>
        <w:t xml:space="preserve">A message box indicating “Missing Admin Layers” will pop up on the screen. Press OK; admin layers will be </w:t>
      </w:r>
      <w:r w:rsidR="00795E05">
        <w:rPr>
          <w:rFonts w:cs="Helvetica"/>
          <w:color w:val="000000"/>
          <w:szCs w:val="22"/>
          <w:shd w:val="clear" w:color="auto" w:fill="FFFFFF"/>
        </w:rPr>
        <w:t>discussed</w:t>
      </w:r>
      <w:r w:rsidRPr="004956BD">
        <w:rPr>
          <w:rFonts w:cs="Helvetica"/>
          <w:color w:val="000000"/>
          <w:szCs w:val="22"/>
          <w:shd w:val="clear" w:color="auto" w:fill="FFFFFF"/>
        </w:rPr>
        <w:t xml:space="preserve"> in the grid definition input section.</w:t>
      </w:r>
    </w:p>
    <w:p w14:paraId="183A138A" w14:textId="1F6014F6" w:rsidR="004340BC" w:rsidRPr="00BC4224" w:rsidRDefault="00363811" w:rsidP="00760568">
      <w:pPr>
        <w:pStyle w:val="bullet"/>
      </w:pPr>
      <w:r w:rsidRPr="00BC4224">
        <w:rPr>
          <w:b/>
        </w:rPr>
        <mc:AlternateContent>
          <mc:Choice Requires="wps">
            <w:drawing>
              <wp:anchor distT="0" distB="0" distL="114300" distR="114300" simplePos="0" relativeHeight="251725824" behindDoc="0" locked="0" layoutInCell="1" allowOverlap="1" wp14:anchorId="7E45A850" wp14:editId="2840C3DB">
                <wp:simplePos x="0" y="0"/>
                <wp:positionH relativeFrom="column">
                  <wp:posOffset>3267075</wp:posOffset>
                </wp:positionH>
                <wp:positionV relativeFrom="paragraph">
                  <wp:posOffset>28575</wp:posOffset>
                </wp:positionV>
                <wp:extent cx="2773045" cy="3743325"/>
                <wp:effectExtent l="0" t="0" r="27305" b="28575"/>
                <wp:wrapSquare wrapText="bothSides"/>
                <wp:docPr id="37" name="Rounded Rectangle 37"/>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83328C4" w14:textId="77777777" w:rsidR="004956BD" w:rsidRPr="00760568" w:rsidRDefault="004956BD" w:rsidP="003624B0">
                            <w:pPr>
                              <w:pStyle w:val="boxhead"/>
                            </w:pPr>
                            <w:r w:rsidRPr="00760568">
                              <w:t xml:space="preserve">Box 2: </w:t>
                            </w:r>
                            <w:proofErr w:type="spellStart"/>
                            <w:r w:rsidRPr="00760568">
                              <w:t>BenMAP</w:t>
                            </w:r>
                            <w:proofErr w:type="spellEnd"/>
                            <w:r w:rsidRPr="00760568">
                              <w:t>-CE Terminology</w:t>
                            </w:r>
                          </w:p>
                          <w:p w14:paraId="6BF20D10" w14:textId="77777777" w:rsidR="004956BD" w:rsidRPr="00760568" w:rsidRDefault="004956BD"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7" o:spid="_x0000_s1027" style="position:absolute;left:0;text-align:left;margin-left:257.25pt;margin-top:2.25pt;width:218.35pt;height:294.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" fillcolor="#9ab5e4" strokecolor="#4f81bd">
                <v:fill color2="#e1e8f5" rotate="t" focusposition="1,1" focussize="" colors="0 #9ab5e4;.5 #c2d1ed;1 #e1e8f5" focus="100%" type="gradientRadial"/>
                <v:textbox>
                  <w:txbxContent>
                    <w:p w14:paraId="783328C4" w14:textId="77777777" w:rsidR="004956BD" w:rsidRPr="00760568" w:rsidRDefault="004956BD" w:rsidP="003624B0">
                      <w:pPr>
                        <w:pStyle w:val="boxhead"/>
                      </w:pPr>
                      <w:r w:rsidRPr="00760568">
                        <w:t xml:space="preserve">Box 2: </w:t>
                      </w:r>
                      <w:proofErr w:type="spellStart"/>
                      <w:r w:rsidRPr="00760568">
                        <w:t>BenMAP</w:t>
                      </w:r>
                      <w:proofErr w:type="spellEnd"/>
                      <w:r w:rsidRPr="00760568">
                        <w:t>-CE Terminology</w:t>
                      </w:r>
                    </w:p>
                    <w:p w14:paraId="6BF20D10" w14:textId="77777777" w:rsidR="004956BD" w:rsidRPr="00760568" w:rsidRDefault="004956BD"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4340BC" w:rsidRPr="00BC4224">
        <w:t xml:space="preserve">Select </w:t>
      </w:r>
      <w:r w:rsidR="004340BC" w:rsidRPr="00BC4224">
        <w:rPr>
          <w:i/>
        </w:rPr>
        <w:t xml:space="preserve">Modify Datasets </w:t>
      </w:r>
      <w:r w:rsidR="004340BC" w:rsidRPr="00BC4224">
        <w:t xml:space="preserve">and click the </w:t>
      </w:r>
      <w:r w:rsidR="004340BC" w:rsidRPr="00BC4224">
        <w:rPr>
          <w:i/>
        </w:rPr>
        <w:t xml:space="preserve">Manage </w:t>
      </w:r>
      <w:r w:rsidR="004340BC" w:rsidRPr="00BC4224">
        <w:t xml:space="preserve">button under the </w:t>
      </w:r>
      <w:r w:rsidR="004340BC" w:rsidRPr="00BC4224">
        <w:rPr>
          <w:i/>
        </w:rPr>
        <w:t xml:space="preserve">Grid Definitions </w:t>
      </w:r>
      <w:r w:rsidR="004340BC" w:rsidRPr="00BC4224">
        <w:t xml:space="preserve">box. This will bring up the </w:t>
      </w:r>
      <w:r w:rsidR="00A52FEF" w:rsidRPr="00BC4224">
        <w:rPr>
          <w:b/>
        </w:rPr>
        <w:t xml:space="preserve">Manage </w:t>
      </w:r>
      <w:r w:rsidR="00A73D18" w:rsidRPr="00BC4224">
        <w:rPr>
          <w:b/>
        </w:rPr>
        <w:t>Grid Definition</w:t>
      </w:r>
      <w:r w:rsidR="00A52FEF" w:rsidRPr="00BC4224">
        <w:rPr>
          <w:b/>
        </w:rPr>
        <w:t>s</w:t>
      </w:r>
      <w:r w:rsidR="004340BC" w:rsidRPr="00BC4224">
        <w:rPr>
          <w:i/>
        </w:rPr>
        <w:t xml:space="preserve"> </w:t>
      </w:r>
      <w:r w:rsidR="004340BC" w:rsidRPr="00BC4224">
        <w:t>window.</w:t>
      </w:r>
    </w:p>
    <w:p w14:paraId="183A138B" w14:textId="1E7F03BA" w:rsidR="00BB26C7" w:rsidRPr="00BC4224" w:rsidRDefault="00BB26C7" w:rsidP="00760568">
      <w:pPr>
        <w:pStyle w:val="bullet"/>
      </w:pPr>
      <w:r w:rsidRPr="00BC4224">
        <w:t xml:space="preserve">Select an appropriate GIS projection for your setup. For </w:t>
      </w:r>
      <w:r w:rsidR="005C5145" w:rsidRPr="00BC4224">
        <w:t>Santiago</w:t>
      </w:r>
      <w:r w:rsidRPr="00BC4224">
        <w:t xml:space="preserve">, </w:t>
      </w:r>
      <w:r w:rsidR="009D124D">
        <w:t>you</w:t>
      </w:r>
      <w:r w:rsidRPr="00BC4224">
        <w:t xml:space="preserve"> will use </w:t>
      </w:r>
      <w:r w:rsidR="00D53595" w:rsidRPr="00BC4224">
        <w:t>“</w:t>
      </w:r>
      <w:r w:rsidR="005C5145" w:rsidRPr="00BC4224">
        <w:t>SouthAmerica</w:t>
      </w:r>
      <w:r w:rsidRPr="00BC4224">
        <w:t>AlbersEqualAreaConic</w:t>
      </w:r>
      <w:r w:rsidR="00D53595" w:rsidRPr="00BC4224">
        <w:t>”</w:t>
      </w:r>
      <w:r w:rsidRPr="00BC4224">
        <w:t>.</w:t>
      </w:r>
    </w:p>
    <w:p w14:paraId="183A138C" w14:textId="77777777" w:rsidR="003C1CBC" w:rsidRPr="00BC4224" w:rsidRDefault="003C1CBC" w:rsidP="00760568">
      <w:pPr>
        <w:pStyle w:val="bullet"/>
      </w:pPr>
      <w:r w:rsidRPr="00BC4224">
        <w:t xml:space="preserve">Click the </w:t>
      </w:r>
      <w:r w:rsidRPr="00BC4224">
        <w:rPr>
          <w:i/>
        </w:rPr>
        <w:t>Add</w:t>
      </w:r>
      <w:r w:rsidRPr="00BC4224">
        <w:t xml:space="preserve"> button, which will bring up the </w:t>
      </w:r>
      <w:r w:rsidRPr="00BC4224">
        <w:rPr>
          <w:b/>
        </w:rPr>
        <w:t>Grid Definition</w:t>
      </w:r>
      <w:r w:rsidRPr="00BC4224">
        <w:rPr>
          <w:i/>
        </w:rPr>
        <w:t xml:space="preserve"> </w:t>
      </w:r>
      <w:r w:rsidRPr="00BC4224">
        <w:t>window.</w:t>
      </w:r>
    </w:p>
    <w:p w14:paraId="183A138D" w14:textId="77232B43" w:rsidR="004340BC" w:rsidRPr="00BC4224" w:rsidRDefault="004340BC" w:rsidP="00760568">
      <w:pPr>
        <w:pStyle w:val="bullet"/>
      </w:pPr>
      <w:r w:rsidRPr="00BC4224">
        <w:t xml:space="preserve">In the </w:t>
      </w:r>
      <w:r w:rsidRPr="00BC4224">
        <w:rPr>
          <w:i/>
        </w:rPr>
        <w:t xml:space="preserve">Grid </w:t>
      </w:r>
      <w:r w:rsidR="00EE436C">
        <w:rPr>
          <w:i/>
        </w:rPr>
        <w:t>Name</w:t>
      </w:r>
      <w:r w:rsidRPr="00BC4224">
        <w:rPr>
          <w:i/>
        </w:rPr>
        <w:t xml:space="preserve"> </w:t>
      </w:r>
      <w:r w:rsidRPr="00BC4224">
        <w:t xml:space="preserve">box, type </w:t>
      </w:r>
      <w:r w:rsidR="00D53595" w:rsidRPr="00BC4224">
        <w:t>“</w:t>
      </w:r>
      <w:r w:rsidR="005C5145" w:rsidRPr="00BC4224">
        <w:t>Santiago Districts</w:t>
      </w:r>
      <w:r w:rsidR="00D53595" w:rsidRPr="00BC4224">
        <w:rPr>
          <w:i/>
        </w:rPr>
        <w:t>”</w:t>
      </w:r>
      <w:r w:rsidRPr="00BC4224">
        <w:rPr>
          <w:i/>
        </w:rPr>
        <w:t xml:space="preserve">. </w:t>
      </w:r>
      <w:r w:rsidRPr="00BC4224">
        <w:t xml:space="preserve">This will be the name of one of the </w:t>
      </w:r>
      <w:r w:rsidR="00BF5646" w:rsidRPr="00BC4224">
        <w:t>two</w:t>
      </w:r>
      <w:r w:rsidRPr="00BC4224">
        <w:t xml:space="preserve"> new Grid Definitions you are going to add.</w:t>
      </w:r>
    </w:p>
    <w:p w14:paraId="183A138E" w14:textId="77777777" w:rsidR="00BB26C7" w:rsidRPr="00BC4224" w:rsidRDefault="00BB26C7" w:rsidP="00760568">
      <w:pPr>
        <w:pStyle w:val="bullet"/>
      </w:pPr>
      <w:r w:rsidRPr="00BC4224">
        <w:t xml:space="preserve">Select </w:t>
      </w:r>
      <w:r w:rsidRPr="00BC4224">
        <w:rPr>
          <w:i/>
        </w:rPr>
        <w:t xml:space="preserve">Shapefile Grid </w:t>
      </w:r>
      <w:r w:rsidRPr="00BC4224">
        <w:t>from the Grid Type menu.</w:t>
      </w:r>
    </w:p>
    <w:p w14:paraId="272EC001" w14:textId="6220FF46" w:rsidR="003910C1" w:rsidRPr="00BC4224" w:rsidRDefault="004340BC" w:rsidP="003910C1">
      <w:pPr>
        <w:pStyle w:val="bullet"/>
        <w:rPr>
          <w:noProof w:val="0"/>
        </w:rPr>
      </w:pPr>
      <w:r w:rsidRPr="00BC4224">
        <w:t>Select the open folder icon</w:t>
      </w:r>
      <w:r w:rsidR="00A52705" w:rsidRPr="00BC4224">
        <w:t xml:space="preserve"> </w:t>
      </w:r>
      <w:r w:rsidR="00A52705" w:rsidRPr="00BC4224">
        <w:drawing>
          <wp:inline distT="0" distB="0" distL="0" distR="0" wp14:anchorId="183A166B" wp14:editId="57A66938">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6573" cy="219075"/>
                    </a:xfrm>
                    <a:prstGeom prst="rect">
                      <a:avLst/>
                    </a:prstGeom>
                  </pic:spPr>
                </pic:pic>
              </a:graphicData>
            </a:graphic>
          </wp:inline>
        </w:drawing>
      </w:r>
      <w:r w:rsidR="00A52705" w:rsidRPr="00BC4224">
        <w:t>, and open the “</w:t>
      </w:r>
      <w:r w:rsidR="005C5145" w:rsidRPr="00BC4224">
        <w:t>Santiago_Districts</w:t>
      </w:r>
      <w:r w:rsidR="00A52705" w:rsidRPr="00BC4224">
        <w:t>.shp” file</w:t>
      </w:r>
      <w:r w:rsidR="001064B5" w:rsidRPr="00BC4224">
        <w:t>.</w:t>
      </w:r>
    </w:p>
    <w:p w14:paraId="183A1390" w14:textId="434214EA" w:rsidR="0046001B" w:rsidRPr="00BC4224" w:rsidRDefault="002B0C9E" w:rsidP="00760568">
      <w:pPr>
        <w:pStyle w:val="bullet"/>
      </w:pPr>
      <w:r w:rsidRPr="00BC4224">
        <w:drawing>
          <wp:anchor distT="0" distB="0" distL="114300" distR="114300" simplePos="0" relativeHeight="251638784" behindDoc="0" locked="0" layoutInCell="1" allowOverlap="1" wp14:anchorId="183A166D" wp14:editId="261F802F">
            <wp:simplePos x="0" y="0"/>
            <wp:positionH relativeFrom="column">
              <wp:posOffset>1255395</wp:posOffset>
            </wp:positionH>
            <wp:positionV relativeFrom="paragraph">
              <wp:posOffset>517525</wp:posOffset>
            </wp:positionV>
            <wp:extent cx="3381375" cy="1184910"/>
            <wp:effectExtent l="0" t="0" r="9525" b="0"/>
            <wp:wrapTopAndBottom/>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381375" cy="1184910"/>
                    </a:xfrm>
                    <a:prstGeom prst="rect">
                      <a:avLst/>
                    </a:prstGeom>
                  </pic:spPr>
                </pic:pic>
              </a:graphicData>
            </a:graphic>
            <wp14:sizeRelH relativeFrom="page">
              <wp14:pctWidth>0</wp14:pctWidth>
            </wp14:sizeRelH>
            <wp14:sizeRelV relativeFrom="page">
              <wp14:pctHeight>0</wp14:pctHeight>
            </wp14:sizeRelV>
          </wp:anchor>
        </w:drawing>
      </w:r>
      <w:r w:rsidR="00A52705" w:rsidRPr="00BC4224">
        <w:t>If your shapefile was</w:t>
      </w:r>
      <w:r w:rsidR="00795E05">
        <w:t xml:space="preserve"> </w:t>
      </w:r>
      <w:r w:rsidR="00795E05" w:rsidRPr="00BC4224">
        <w:t>n</w:t>
      </w:r>
      <w:r w:rsidR="00795E05">
        <w:t>o</w:t>
      </w:r>
      <w:r w:rsidR="00795E05" w:rsidRPr="00BC4224">
        <w:t>t</w:t>
      </w:r>
      <w:r w:rsidR="00A52705" w:rsidRPr="00BC4224">
        <w:t xml:space="preserve"> in the correct projection, BenMAP-CE will reproject it, and the following warning message may appear. Click OK and wait for the</w:t>
      </w:r>
      <w:r w:rsidR="00D80E4D" w:rsidRPr="00BC4224">
        <w:t xml:space="preserve"> </w:t>
      </w:r>
      <w:r w:rsidR="00A52705" w:rsidRPr="00BC4224">
        <w:t>reprojection to complete.</w:t>
      </w:r>
      <w:r w:rsidR="00E22FBF">
        <w:t xml:space="preserve"> </w:t>
      </w:r>
    </w:p>
    <w:p w14:paraId="183A1391" w14:textId="59293DD5" w:rsidR="00BB26C7" w:rsidRDefault="00BB26C7" w:rsidP="002B0C9E">
      <w:pPr>
        <w:pStyle w:val="bullet"/>
        <w:spacing w:before="240"/>
      </w:pPr>
      <w:r w:rsidRPr="00BC4224">
        <w:t xml:space="preserve">Select the </w:t>
      </w:r>
      <w:r w:rsidR="00C54C39" w:rsidRPr="00BC4224">
        <w:t xml:space="preserve">check </w:t>
      </w:r>
      <w:r w:rsidRPr="00BC4224">
        <w:t>box next to “Create cros</w:t>
      </w:r>
      <w:r w:rsidR="009C42B8" w:rsidRPr="00BC4224">
        <w:t>swalk between this grid definitio</w:t>
      </w:r>
      <w:r w:rsidRPr="00BC4224">
        <w:t xml:space="preserve">n and all other grid definitions in this setup.” This step may </w:t>
      </w:r>
      <w:r w:rsidR="00A73D18" w:rsidRPr="00BC4224">
        <w:t>take some time</w:t>
      </w:r>
      <w:r w:rsidRPr="00BC4224">
        <w:t>, but it will allow BenMAP</w:t>
      </w:r>
      <w:r w:rsidR="007D0493" w:rsidRPr="00BC4224">
        <w:t>-CE</w:t>
      </w:r>
      <w:r w:rsidRPr="00BC4224">
        <w:t xml:space="preserve"> to aggregate results at various geographic resolutions.</w:t>
      </w:r>
    </w:p>
    <w:p w14:paraId="0B659AF7" w14:textId="1E35F2A4" w:rsidR="00874AF3" w:rsidRPr="00BC4224" w:rsidRDefault="003416C6" w:rsidP="004956BD">
      <w:pPr>
        <w:pStyle w:val="bullet"/>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3C32B6D5" w14:textId="77777777" w:rsidR="00E22FBF" w:rsidRDefault="0046001B" w:rsidP="004956BD">
      <w:pPr>
        <w:pStyle w:val="bullet"/>
        <w:keepNext/>
      </w:pPr>
      <w:r w:rsidRPr="00BC4224">
        <w:lastRenderedPageBreak/>
        <w:t xml:space="preserve">Confirm that the </w:t>
      </w:r>
      <w:r w:rsidR="005C5145" w:rsidRPr="00BC4224">
        <w:t>Santiago</w:t>
      </w:r>
      <w:r w:rsidR="00245B26" w:rsidRPr="00BC4224">
        <w:t xml:space="preserve"> districts</w:t>
      </w:r>
      <w:r w:rsidRPr="00BC4224">
        <w:t xml:space="preserve"> display correctly in the preview window. </w:t>
      </w:r>
    </w:p>
    <w:p w14:paraId="1FD19C33" w14:textId="4A151EA8" w:rsidR="00760568" w:rsidRPr="00BC4224" w:rsidRDefault="0046001B" w:rsidP="004956BD">
      <w:pPr>
        <w:pStyle w:val="bullet"/>
        <w:numPr>
          <w:ilvl w:val="0"/>
          <w:numId w:val="0"/>
        </w:numPr>
        <w:ind w:left="720" w:hanging="360"/>
        <w:rPr>
          <w:rFonts w:eastAsiaTheme="majorEastAsia" w:cstheme="majorBidi"/>
        </w:rPr>
      </w:pPr>
      <w:r w:rsidRPr="00BC4224">
        <w:t>Your sc</w:t>
      </w:r>
      <w:r w:rsidR="00BB26C7" w:rsidRPr="00BC4224">
        <w:t>reen should now look like this:</w:t>
      </w:r>
    </w:p>
    <w:p w14:paraId="476226C5" w14:textId="20430F14" w:rsidR="003910C1" w:rsidRPr="00BC4224" w:rsidRDefault="00760568" w:rsidP="003910C1">
      <w:pPr>
        <w:pStyle w:val="Body"/>
      </w:pPr>
      <w:r w:rsidRPr="00BC4224">
        <w:rPr>
          <w:noProof/>
        </w:rPr>
        <w:drawing>
          <wp:anchor distT="0" distB="0" distL="114300" distR="114300" simplePos="0" relativeHeight="251685888" behindDoc="0" locked="0" layoutInCell="1" allowOverlap="1" wp14:anchorId="4234FC7A" wp14:editId="487CC4AF">
            <wp:simplePos x="0" y="0"/>
            <wp:positionH relativeFrom="column">
              <wp:posOffset>1158688</wp:posOffset>
            </wp:positionH>
            <wp:positionV relativeFrom="paragraph">
              <wp:posOffset>-76200</wp:posOffset>
            </wp:positionV>
            <wp:extent cx="3621778" cy="301371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3621778" cy="3013710"/>
                    </a:xfrm>
                    <a:prstGeom prst="rect">
                      <a:avLst/>
                    </a:prstGeom>
                  </pic:spPr>
                </pic:pic>
              </a:graphicData>
            </a:graphic>
            <wp14:sizeRelH relativeFrom="page">
              <wp14:pctWidth>0</wp14:pctWidth>
            </wp14:sizeRelH>
            <wp14:sizeRelV relativeFrom="page">
              <wp14:pctHeight>0</wp14:pctHeight>
            </wp14:sizeRelV>
          </wp:anchor>
        </w:drawing>
      </w:r>
    </w:p>
    <w:p w14:paraId="1B763008" w14:textId="77777777" w:rsidR="003910C1" w:rsidRPr="00BC4224" w:rsidRDefault="003910C1" w:rsidP="003910C1">
      <w:pPr>
        <w:pStyle w:val="Body"/>
      </w:pPr>
    </w:p>
    <w:p w14:paraId="201D5BEE" w14:textId="77777777" w:rsidR="003910C1" w:rsidRPr="00BC4224" w:rsidRDefault="003910C1" w:rsidP="003910C1">
      <w:pPr>
        <w:pStyle w:val="Body"/>
      </w:pPr>
    </w:p>
    <w:p w14:paraId="215C75B5" w14:textId="77777777" w:rsidR="003910C1" w:rsidRPr="00BC4224" w:rsidRDefault="003910C1" w:rsidP="003910C1">
      <w:pPr>
        <w:pStyle w:val="Body"/>
      </w:pPr>
    </w:p>
    <w:p w14:paraId="731C55BA" w14:textId="77777777" w:rsidR="003910C1" w:rsidRPr="00BC4224" w:rsidRDefault="003910C1" w:rsidP="003910C1">
      <w:pPr>
        <w:pStyle w:val="Body"/>
      </w:pPr>
    </w:p>
    <w:p w14:paraId="2111AA85" w14:textId="77777777" w:rsidR="003910C1" w:rsidRPr="00BC4224" w:rsidRDefault="003910C1" w:rsidP="003910C1">
      <w:pPr>
        <w:pStyle w:val="Body"/>
      </w:pPr>
    </w:p>
    <w:p w14:paraId="3DC78403" w14:textId="77777777" w:rsidR="003910C1" w:rsidRPr="00BC4224" w:rsidRDefault="003910C1" w:rsidP="003910C1">
      <w:pPr>
        <w:pStyle w:val="Body"/>
      </w:pPr>
    </w:p>
    <w:p w14:paraId="4F6114E6" w14:textId="77777777" w:rsidR="00760568" w:rsidRPr="00BC4224" w:rsidRDefault="00760568" w:rsidP="003910C1">
      <w:pPr>
        <w:pStyle w:val="Body"/>
      </w:pPr>
    </w:p>
    <w:p w14:paraId="2A203CCF" w14:textId="77777777" w:rsidR="003910C1" w:rsidRPr="00BC4224" w:rsidRDefault="003910C1" w:rsidP="003910C1">
      <w:pPr>
        <w:pStyle w:val="Body"/>
      </w:pPr>
    </w:p>
    <w:p w14:paraId="183A1393" w14:textId="38A760F5" w:rsidR="00BB26C7" w:rsidRPr="00BC4224" w:rsidRDefault="00BB26C7" w:rsidP="003910C1">
      <w:pPr>
        <w:pStyle w:val="Body"/>
      </w:pPr>
    </w:p>
    <w:p w14:paraId="183A1394" w14:textId="72DADD5A" w:rsidR="0046001B" w:rsidRPr="00BC4224" w:rsidRDefault="0046001B" w:rsidP="00760568">
      <w:pPr>
        <w:pStyle w:val="bullet"/>
      </w:pPr>
      <w:r w:rsidRPr="00BC4224">
        <w:t xml:space="preserve">Click </w:t>
      </w:r>
      <w:r w:rsidRPr="00BC4224">
        <w:rPr>
          <w:i/>
        </w:rPr>
        <w:t xml:space="preserve">OK </w:t>
      </w:r>
      <w:r w:rsidRPr="00BC4224">
        <w:t>to return to the</w:t>
      </w:r>
      <w:r w:rsidRPr="00BC4224">
        <w:rPr>
          <w:i/>
        </w:rPr>
        <w:t xml:space="preserve"> </w:t>
      </w:r>
      <w:r w:rsidRPr="00BC4224">
        <w:rPr>
          <w:b/>
        </w:rPr>
        <w:t>Manage Grid Definitions</w:t>
      </w:r>
      <w:r w:rsidRPr="00BC4224">
        <w:rPr>
          <w:i/>
        </w:rPr>
        <w:t xml:space="preserve"> </w:t>
      </w:r>
      <w:r w:rsidRPr="00BC4224">
        <w:t>window</w:t>
      </w:r>
      <w:r w:rsidRPr="00BC4224">
        <w:rPr>
          <w:i/>
        </w:rPr>
        <w:t>.</w:t>
      </w:r>
      <w:r w:rsidR="00A73D18" w:rsidRPr="00BC4224">
        <w:t xml:space="preserve"> Wait for the data to load.</w:t>
      </w:r>
      <w:r w:rsidR="003416C6">
        <w:t xml:space="preserve"> This process may take several minutes.</w:t>
      </w:r>
    </w:p>
    <w:p w14:paraId="7EA77573" w14:textId="340C6B10" w:rsidR="00383393" w:rsidRDefault="0046001B" w:rsidP="004956BD">
      <w:pPr>
        <w:pStyle w:val="bullet"/>
      </w:pPr>
      <w:r w:rsidRPr="00BC4224">
        <w:t xml:space="preserve">Using the same steps as above, add the </w:t>
      </w:r>
      <w:r w:rsidR="00D53595" w:rsidRPr="00BC4224">
        <w:t>“</w:t>
      </w:r>
      <w:r w:rsidR="005C5145" w:rsidRPr="00BC4224">
        <w:t>Santiago_Border</w:t>
      </w:r>
      <w:r w:rsidR="001064B5" w:rsidRPr="00BC4224">
        <w:t>.shp</w:t>
      </w:r>
      <w:r w:rsidR="00BF5646" w:rsidRPr="00BC4224">
        <w:t>”</w:t>
      </w:r>
      <w:r w:rsidR="00BF5646" w:rsidRPr="00BC4224">
        <w:rPr>
          <w:i/>
        </w:rPr>
        <w:t xml:space="preserve"> </w:t>
      </w:r>
      <w:r w:rsidR="009A1629" w:rsidRPr="00BC4224">
        <w:t>shape</w:t>
      </w:r>
      <w:r w:rsidR="00BF5646" w:rsidRPr="00BC4224">
        <w:t>file</w:t>
      </w:r>
      <w:r w:rsidR="00A52FEF" w:rsidRPr="00BC4224">
        <w:t xml:space="preserve"> and give </w:t>
      </w:r>
      <w:r w:rsidR="00BF5646" w:rsidRPr="00BC4224">
        <w:t>it</w:t>
      </w:r>
      <w:r w:rsidR="00A52FEF" w:rsidRPr="00BC4224">
        <w:t xml:space="preserve"> the Grid </w:t>
      </w:r>
      <w:r w:rsidR="00EE436C">
        <w:t>Name</w:t>
      </w:r>
      <w:r w:rsidR="00EE436C" w:rsidRPr="00BC4224">
        <w:t xml:space="preserve"> </w:t>
      </w:r>
      <w:r w:rsidR="00D53595" w:rsidRPr="00BC4224">
        <w:t>“</w:t>
      </w:r>
      <w:r w:rsidR="005C5145" w:rsidRPr="00BC4224">
        <w:t>Santiago Border</w:t>
      </w:r>
      <w:r w:rsidR="00D53595" w:rsidRPr="00BC4224">
        <w:t>”</w:t>
      </w:r>
      <w:r w:rsidR="00BB26C7" w:rsidRPr="00BC4224">
        <w:t>.</w:t>
      </w:r>
      <w:r w:rsidR="00E22FBF">
        <w:t xml:space="preserve"> </w:t>
      </w:r>
      <w:r w:rsidR="006F31E7">
        <w:t>Be sure to select the box next to “Create crosswalk</w:t>
      </w:r>
      <w:r w:rsidR="00FD77FF">
        <w:t>…” for each of the Grid Definit</w:t>
      </w:r>
      <w:r w:rsidR="006F31E7">
        <w:t>i</w:t>
      </w:r>
      <w:r w:rsidR="00FD77FF">
        <w:t>o</w:t>
      </w:r>
      <w:r w:rsidR="006F31E7">
        <w:t>ns that you create.</w:t>
      </w:r>
      <w:r w:rsidR="003416C6">
        <w:t xml:space="preserve"> </w:t>
      </w:r>
      <w:r w:rsidR="003416C6" w:rsidRPr="003416C6">
        <w:t xml:space="preserve">If you would like </w:t>
      </w:r>
      <w:r w:rsidR="001B11B6">
        <w:t>the border grid definition</w:t>
      </w:r>
      <w:r w:rsidR="003416C6" w:rsidRPr="003416C6">
        <w:t xml:space="preserve"> to display on the home screen, check the box next to "Use this laye</w:t>
      </w:r>
      <w:r w:rsidR="001B11B6">
        <w:t>r..." and assign priority level</w:t>
      </w:r>
      <w:r w:rsidR="003416C6" w:rsidRPr="003416C6">
        <w:t xml:space="preserve"> 2 to the shapefile</w:t>
      </w:r>
      <w:r w:rsidR="001B11B6">
        <w:t>.</w:t>
      </w:r>
    </w:p>
    <w:p w14:paraId="183A1396" w14:textId="03EB83BD" w:rsidR="00B13C9F" w:rsidRPr="00BC4224" w:rsidRDefault="009A1629" w:rsidP="004956BD">
      <w:pPr>
        <w:pStyle w:val="bullet"/>
        <w:keepNext/>
      </w:pPr>
      <w:r w:rsidRPr="00BC4224">
        <w:lastRenderedPageBreak/>
        <w:t xml:space="preserve">When you are done, </w:t>
      </w:r>
      <w:r w:rsidR="00B13C9F" w:rsidRPr="00BC4224">
        <w:t>your screen should look like this:</w:t>
      </w:r>
    </w:p>
    <w:p w14:paraId="4173DCAC" w14:textId="1207CFFD" w:rsidR="00383393" w:rsidRDefault="004956BD" w:rsidP="004956BD">
      <w:pPr>
        <w:pStyle w:val="Body"/>
        <w:keepNext/>
        <w:jc w:val="center"/>
      </w:pPr>
      <w:r>
        <w:rPr>
          <w:noProof/>
        </w:rPr>
        <w:drawing>
          <wp:inline distT="0" distB="0" distL="0" distR="0" wp14:anchorId="604325B1" wp14:editId="151BEAAD">
            <wp:extent cx="4279900" cy="3347085"/>
            <wp:effectExtent l="0" t="0" r="6350" b="571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79900" cy="3347085"/>
                    </a:xfrm>
                    <a:prstGeom prst="rect">
                      <a:avLst/>
                    </a:prstGeom>
                    <a:noFill/>
                  </pic:spPr>
                </pic:pic>
              </a:graphicData>
            </a:graphic>
          </wp:inline>
        </w:drawing>
      </w:r>
    </w:p>
    <w:p w14:paraId="183A1398" w14:textId="50C2D2DC" w:rsidR="00694263" w:rsidRPr="00BC4224" w:rsidRDefault="00B13C9F" w:rsidP="00760568">
      <w:pPr>
        <w:pStyle w:val="bullet"/>
      </w:pPr>
      <w:r w:rsidRPr="00BC4224">
        <w:t>C</w:t>
      </w:r>
      <w:r w:rsidR="009A1629" w:rsidRPr="00BC4224">
        <w:t xml:space="preserve">lick the </w:t>
      </w:r>
      <w:r w:rsidR="009A1629" w:rsidRPr="00BC4224">
        <w:rPr>
          <w:i/>
        </w:rPr>
        <w:t xml:space="preserve">OK </w:t>
      </w:r>
      <w:r w:rsidR="009A1629" w:rsidRPr="00BC4224">
        <w:t xml:space="preserve">button to return to the </w:t>
      </w:r>
      <w:r w:rsidR="009A1629" w:rsidRPr="00BC4224">
        <w:rPr>
          <w:b/>
        </w:rPr>
        <w:t>Modify Datasets</w:t>
      </w:r>
      <w:r w:rsidR="00A52FEF" w:rsidRPr="00BC4224">
        <w:t xml:space="preserve"> window, and the </w:t>
      </w:r>
      <w:r w:rsidR="00FE2C34" w:rsidRPr="00BC4224">
        <w:t xml:space="preserve">two </w:t>
      </w:r>
      <w:r w:rsidR="00A52FEF" w:rsidRPr="00BC4224">
        <w:t xml:space="preserve">Grid </w:t>
      </w:r>
      <w:r w:rsidR="00EE436C">
        <w:t>Name</w:t>
      </w:r>
      <w:r w:rsidR="009A1629" w:rsidRPr="00BC4224">
        <w:t>s should appear in the Grid Definitions</w:t>
      </w:r>
      <w:r w:rsidR="009A1629" w:rsidRPr="00BC4224">
        <w:rPr>
          <w:i/>
        </w:rPr>
        <w:t xml:space="preserve"> </w:t>
      </w:r>
      <w:r w:rsidR="009A1629" w:rsidRPr="00BC4224">
        <w:t>box.</w:t>
      </w:r>
    </w:p>
    <w:p w14:paraId="183A1399" w14:textId="32A2512F" w:rsidR="00962E23" w:rsidRPr="00BC4224" w:rsidRDefault="00A8391D" w:rsidP="003910C1">
      <w:pPr>
        <w:pStyle w:val="Body"/>
        <w:rPr>
          <w:b/>
          <w:u w:val="single"/>
        </w:rPr>
      </w:pPr>
      <w:r w:rsidRPr="00BC4224">
        <w:rPr>
          <w:b/>
          <w:u w:val="single"/>
        </w:rPr>
        <w:t>Question for Students</w:t>
      </w:r>
    </w:p>
    <w:p w14:paraId="5B5224B4" w14:textId="6F37FC39" w:rsidR="002B0C9E" w:rsidRPr="002B0C9E" w:rsidRDefault="004867D5" w:rsidP="007C5D0F">
      <w:pPr>
        <w:rPr>
          <w:sz w:val="18"/>
          <w:szCs w:val="18"/>
        </w:rPr>
      </w:pPr>
      <w:r w:rsidRPr="004867D5">
        <w:rPr>
          <w:b/>
        </w:rPr>
        <w:t xml:space="preserve">What is the relationship between the </w:t>
      </w:r>
      <w:proofErr w:type="spellStart"/>
      <w:r w:rsidRPr="004867D5">
        <w:rPr>
          <w:b/>
        </w:rPr>
        <w:t>BenMAP</w:t>
      </w:r>
      <w:proofErr w:type="spellEnd"/>
      <w:r w:rsidR="005D76D6">
        <w:rPr>
          <w:b/>
        </w:rPr>
        <w:t>-CE</w:t>
      </w:r>
      <w:r w:rsidRPr="004867D5">
        <w:rPr>
          <w:b/>
        </w:rPr>
        <w:t xml:space="preserve"> data inputs and the grid definitions column/row index?</w:t>
      </w:r>
      <w:bookmarkStart w:id="26" w:name="_Toc481495896"/>
    </w:p>
    <w:bookmarkStart w:id="27" w:name="_Toc955305"/>
    <w:p w14:paraId="183A139C" w14:textId="1E1E1073" w:rsidR="00A52FEF" w:rsidRPr="00BC4224" w:rsidRDefault="005D5662" w:rsidP="008453E1">
      <w:pPr>
        <w:pStyle w:val="Heading2"/>
      </w:pPr>
      <w:r w:rsidRPr="00BC4224">
        <w:rPr>
          <w:noProof/>
        </w:rPr>
        <mc:AlternateContent>
          <mc:Choice Requires="wpg">
            <w:drawing>
              <wp:anchor distT="0" distB="0" distL="114300" distR="114300" simplePos="0" relativeHeight="251661312" behindDoc="1" locked="1" layoutInCell="1" allowOverlap="1" wp14:anchorId="183A1673" wp14:editId="0A6121FE">
                <wp:simplePos x="0" y="0"/>
                <wp:positionH relativeFrom="margin">
                  <wp:align>right</wp:align>
                </wp:positionH>
                <wp:positionV relativeFrom="paragraph">
                  <wp:posOffset>141605</wp:posOffset>
                </wp:positionV>
                <wp:extent cx="2167128" cy="3035808"/>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7128" cy="3035808"/>
                          <a:chOff x="0" y="0"/>
                          <a:chExt cx="1717482" cy="2615979"/>
                        </a:xfrm>
                      </wpg:grpSpPr>
                      <pic:pic xmlns:pic="http://schemas.openxmlformats.org/drawingml/2006/picture">
                        <pic:nvPicPr>
                          <pic:cNvPr id="709" name="Picture 709"/>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119.45pt;margin-top:11.15pt;width:170.65pt;height:239.05pt;z-index:-251655168;mso-position-horizontal:right;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">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30"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r w:rsidR="0086372D" w:rsidRPr="00BC4224">
        <w:t>3.2</w:t>
      </w:r>
      <w:r w:rsidR="00A52FEF" w:rsidRPr="00BC4224">
        <w:t xml:space="preserve">. </w:t>
      </w:r>
      <w:r w:rsidR="003910C1" w:rsidRPr="00BC4224">
        <w:tab/>
      </w:r>
      <w:r w:rsidR="00C20FE0" w:rsidRPr="00BC4224">
        <w:t>Define a Pollutant and Add Pollutant Data</w:t>
      </w:r>
      <w:bookmarkEnd w:id="26"/>
      <w:bookmarkEnd w:id="27"/>
    </w:p>
    <w:p w14:paraId="183A139D" w14:textId="437BAE7B" w:rsidR="009A1629" w:rsidRPr="00BC4224" w:rsidRDefault="00226A05" w:rsidP="003910C1">
      <w:pPr>
        <w:pStyle w:val="Body"/>
      </w:pPr>
      <w:r w:rsidRPr="00BC4224">
        <w:t>In this step you will specify the key attributes of the pollutant for which you will</w:t>
      </w:r>
      <w:r w:rsidR="00A52FEF" w:rsidRPr="00BC4224">
        <w:t xml:space="preserve"> later estimate health impacts</w:t>
      </w:r>
      <w:r w:rsidR="00A770DB" w:rsidRPr="00BC4224">
        <w:t>, such as</w:t>
      </w:r>
      <w:r w:rsidRPr="00BC4224">
        <w:t xml:space="preserve"> the time period over which the pollutant is measured or modeled. While </w:t>
      </w:r>
      <w:proofErr w:type="spellStart"/>
      <w:r w:rsidRPr="00BC4224">
        <w:t>BenMAP</w:t>
      </w:r>
      <w:proofErr w:type="spellEnd"/>
      <w:r w:rsidRPr="00BC4224">
        <w:t xml:space="preserve">-CE can </w:t>
      </w:r>
      <w:r w:rsidR="009158D1" w:rsidRPr="00BC4224">
        <w:t xml:space="preserve">theoretically </w:t>
      </w:r>
      <w:r w:rsidRPr="00BC4224">
        <w:t>estimate health impacts for any pollutant, this exercise will focu</w:t>
      </w:r>
      <w:r w:rsidR="00A52FEF" w:rsidRPr="00BC4224">
        <w:t>s on fine particulate matter (</w:t>
      </w:r>
      <w:r w:rsidRPr="00BC4224">
        <w:t>PM</w:t>
      </w:r>
      <w:r w:rsidRPr="00BC4224">
        <w:rPr>
          <w:vertAlign w:val="subscript"/>
        </w:rPr>
        <w:t>2.5</w:t>
      </w:r>
      <w:r w:rsidR="00A52FEF" w:rsidRPr="00BC4224">
        <w:t>)</w:t>
      </w:r>
      <w:r w:rsidRPr="00BC4224">
        <w:t>.</w:t>
      </w:r>
    </w:p>
    <w:p w14:paraId="183A139E" w14:textId="30194068" w:rsidR="00226A05" w:rsidRPr="00BC4224" w:rsidRDefault="00512E84" w:rsidP="000E6F28">
      <w:pPr>
        <w:pStyle w:val="Heading3"/>
      </w:pPr>
      <w:bookmarkStart w:id="28" w:name="_Toc481495897"/>
      <w:bookmarkStart w:id="29" w:name="_Toc955306"/>
      <w:r w:rsidRPr="00BC4224">
        <w:t>3.</w:t>
      </w:r>
      <w:r w:rsidR="0086372D" w:rsidRPr="00BC4224">
        <w:t>2.1</w:t>
      </w:r>
      <w:r w:rsidRPr="00BC4224">
        <w:t xml:space="preserve"> </w:t>
      </w:r>
      <w:r w:rsidR="004612C8" w:rsidRPr="00BC4224">
        <w:tab/>
      </w:r>
      <w:r w:rsidR="00226A05" w:rsidRPr="00BC4224">
        <w:t>Define a Pollutant</w:t>
      </w:r>
      <w:bookmarkEnd w:id="28"/>
      <w:bookmarkEnd w:id="29"/>
    </w:p>
    <w:p w14:paraId="183A139F" w14:textId="2B7FB5F6" w:rsidR="00226A05" w:rsidRPr="00BC4224" w:rsidRDefault="00226A05" w:rsidP="00760568">
      <w:pPr>
        <w:pStyle w:val="bullet"/>
      </w:pPr>
      <w:r w:rsidRPr="00BC4224">
        <w:t xml:space="preserve">In the </w:t>
      </w:r>
      <w:r w:rsidRPr="00BC4224">
        <w:rPr>
          <w:b/>
        </w:rPr>
        <w:t>Modify Datasets</w:t>
      </w:r>
      <w:r w:rsidRPr="00BC4224">
        <w:t xml:space="preserve"> window, click the </w:t>
      </w:r>
      <w:r w:rsidRPr="00BC4224">
        <w:rPr>
          <w:i/>
        </w:rPr>
        <w:t>Manage</w:t>
      </w:r>
      <w:r w:rsidRPr="00BC4224">
        <w:t xml:space="preserve"> button under the </w:t>
      </w:r>
      <w:r w:rsidRPr="00BC4224">
        <w:rPr>
          <w:i/>
        </w:rPr>
        <w:t>Pollutants</w:t>
      </w:r>
      <w:r w:rsidRPr="00BC4224">
        <w:t xml:space="preserve"> box. This will bring up the </w:t>
      </w:r>
      <w:r w:rsidR="00A940FD" w:rsidRPr="00BC4224">
        <w:rPr>
          <w:b/>
        </w:rPr>
        <w:t xml:space="preserve">Manage Pollutants </w:t>
      </w:r>
      <w:r w:rsidRPr="00BC4224">
        <w:t>window.</w:t>
      </w:r>
    </w:p>
    <w:p w14:paraId="183A13A0" w14:textId="51D407B3" w:rsidR="00226A05" w:rsidRPr="00BC4224" w:rsidRDefault="00226A05" w:rsidP="00760568">
      <w:pPr>
        <w:pStyle w:val="bullet"/>
      </w:pPr>
      <w:r w:rsidRPr="00BC4224">
        <w:lastRenderedPageBreak/>
        <w:t xml:space="preserve">Click the </w:t>
      </w:r>
      <w:r w:rsidRPr="00BC4224">
        <w:rPr>
          <w:i/>
        </w:rPr>
        <w:t>Add</w:t>
      </w:r>
      <w:r w:rsidRPr="00BC4224">
        <w:t xml:space="preserve"> button under the </w:t>
      </w:r>
      <w:r w:rsidRPr="00BC4224">
        <w:rPr>
          <w:i/>
        </w:rPr>
        <w:t xml:space="preserve">Available Pollutants </w:t>
      </w:r>
      <w:r w:rsidRPr="00BC4224">
        <w:t xml:space="preserve">box. This will bring up the </w:t>
      </w:r>
      <w:r w:rsidRPr="00BC4224">
        <w:rPr>
          <w:b/>
        </w:rPr>
        <w:t>Pollutant Definition</w:t>
      </w:r>
      <w:r w:rsidRPr="00BC4224">
        <w:t xml:space="preserve"> </w:t>
      </w:r>
      <w:r w:rsidR="001064B5" w:rsidRPr="00BC4224">
        <w:t>window, shown below.</w:t>
      </w:r>
    </w:p>
    <w:p w14:paraId="2F8CEE46" w14:textId="34188C14" w:rsidR="008453E1" w:rsidRDefault="00C15342" w:rsidP="004956BD">
      <w:pPr>
        <w:pStyle w:val="Body"/>
        <w:jc w:val="center"/>
      </w:pPr>
      <w:r w:rsidRPr="00BC4224">
        <w:rPr>
          <w:noProof/>
        </w:rPr>
        <w:drawing>
          <wp:inline distT="0" distB="0" distL="0" distR="0" wp14:anchorId="2DFBB2CD" wp14:editId="2C073498">
            <wp:extent cx="4045159" cy="3189514"/>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4045159" cy="3189514"/>
                    </a:xfrm>
                    <a:prstGeom prst="rect">
                      <a:avLst/>
                    </a:prstGeom>
                  </pic:spPr>
                </pic:pic>
              </a:graphicData>
            </a:graphic>
          </wp:inline>
        </w:drawing>
      </w:r>
    </w:p>
    <w:p w14:paraId="75924D08" w14:textId="4C0A8B2F" w:rsidR="00AF0EDE" w:rsidRPr="00BC4224" w:rsidRDefault="00623B65" w:rsidP="008453E1">
      <w:pPr>
        <w:pStyle w:val="Body"/>
      </w:pPr>
      <w:r w:rsidRPr="00BC4224">
        <w:rPr>
          <w:rFonts w:asciiTheme="minorHAnsi" w:eastAsiaTheme="minorHAnsi" w:hAnsiTheme="minorHAnsi" w:cstheme="minorBidi"/>
          <w:b/>
          <w:noProof/>
        </w:rPr>
        <mc:AlternateContent>
          <mc:Choice Requires="wps">
            <w:drawing>
              <wp:anchor distT="0" distB="0" distL="114300" distR="114300" simplePos="0" relativeHeight="251727872" behindDoc="0" locked="0" layoutInCell="1" allowOverlap="1" wp14:anchorId="1FEC17FE" wp14:editId="4B8A6DA7">
                <wp:simplePos x="0" y="0"/>
                <wp:positionH relativeFrom="column">
                  <wp:posOffset>3449320</wp:posOffset>
                </wp:positionH>
                <wp:positionV relativeFrom="paragraph">
                  <wp:posOffset>231140</wp:posOffset>
                </wp:positionV>
                <wp:extent cx="2653665" cy="4238625"/>
                <wp:effectExtent l="0" t="0" r="13335" b="28575"/>
                <wp:wrapSquare wrapText="bothSides"/>
                <wp:docPr id="38" name="Rounded Rectangle 38"/>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4CF8321" w14:textId="77777777" w:rsidR="004956BD" w:rsidRPr="00B872BE" w:rsidRDefault="004956BD"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4956BD" w:rsidRPr="00B872BE" w:rsidRDefault="004956BD"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4956BD" w:rsidRPr="001E6290" w:rsidRDefault="004956BD"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8" o:spid="_x0000_s1028" style="position:absolute;margin-left:271.6pt;margin-top:18.2pt;width:208.95pt;height:333.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" fillcolor="#9ab5e4" strokecolor="#4f81bd">
                <v:fill color2="#e1e8f5" rotate="t" focusposition="1,1" focussize="" colors="0 #9ab5e4;.5 #c2d1ed;1 #e1e8f5" focus="100%" type="gradientRadial"/>
                <v:textbox>
                  <w:txbxContent>
                    <w:p w14:paraId="74CF8321" w14:textId="77777777" w:rsidR="004956BD" w:rsidRPr="00B872BE" w:rsidRDefault="004956BD"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4956BD" w:rsidRPr="00B872BE" w:rsidRDefault="004956BD"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4956BD" w:rsidRPr="001E6290" w:rsidRDefault="004956BD" w:rsidP="00B872BE">
                      <w:pPr>
                        <w:jc w:val="center"/>
                        <w:rPr>
                          <w:rFonts w:asciiTheme="majorHAnsi" w:hAnsiTheme="majorHAnsi"/>
                        </w:rPr>
                      </w:pPr>
                    </w:p>
                  </w:txbxContent>
                </v:textbox>
                <w10:wrap type="square"/>
              </v:roundrect>
            </w:pict>
          </mc:Fallback>
        </mc:AlternateContent>
      </w:r>
    </w:p>
    <w:p w14:paraId="183A13A3" w14:textId="7C39AF64" w:rsidR="00337DF0" w:rsidRPr="00BC4224" w:rsidRDefault="00226A05" w:rsidP="00760568">
      <w:pPr>
        <w:pStyle w:val="bullet"/>
      </w:pPr>
      <w:r w:rsidRPr="00BC4224">
        <w:t xml:space="preserve">In the </w:t>
      </w:r>
      <w:r w:rsidRPr="00BC4224">
        <w:rPr>
          <w:i/>
        </w:rPr>
        <w:t xml:space="preserve">Pollutant ID </w:t>
      </w:r>
      <w:r w:rsidRPr="00BC4224">
        <w:t xml:space="preserve">box, type </w:t>
      </w:r>
      <w:r w:rsidR="00A52FEF" w:rsidRPr="00BC4224">
        <w:t>“</w:t>
      </w:r>
      <w:r w:rsidRPr="00BC4224">
        <w:t>PM2.5</w:t>
      </w:r>
      <w:r w:rsidR="00A52FEF" w:rsidRPr="00BC4224">
        <w:t>”</w:t>
      </w:r>
      <w:r w:rsidRPr="00BC4224">
        <w:t>. This will be the name of the new pollutant.</w:t>
      </w:r>
      <w:r w:rsidR="00812E4A" w:rsidRPr="00BC4224">
        <w:t xml:space="preserve"> </w:t>
      </w:r>
      <w:r w:rsidRPr="00BC4224">
        <w:t xml:space="preserve">(Note: It is very important to spell the name of the pollutant correctly, as this </w:t>
      </w:r>
      <w:r w:rsidR="009D7310" w:rsidRPr="00BC4224">
        <w:t>n</w:t>
      </w:r>
      <w:r w:rsidRPr="00BC4224">
        <w:t>ame will serve as a unique ID that the program links to Health Impact Functions, Model Data, etc.)</w:t>
      </w:r>
    </w:p>
    <w:p w14:paraId="183A13A4" w14:textId="24FAFCD7" w:rsidR="0013383A" w:rsidRPr="00BC4224" w:rsidRDefault="00512E84" w:rsidP="000E6F28">
      <w:pPr>
        <w:pStyle w:val="Heading3"/>
      </w:pPr>
      <w:bookmarkStart w:id="30" w:name="_Toc481495898"/>
      <w:bookmarkStart w:id="31" w:name="_Toc955307"/>
      <w:r w:rsidRPr="00BC4224">
        <w:t>3.2</w:t>
      </w:r>
      <w:r w:rsidR="0086372D" w:rsidRPr="00BC4224">
        <w:t>.2</w:t>
      </w:r>
      <w:r w:rsidRPr="00BC4224">
        <w:t xml:space="preserve"> </w:t>
      </w:r>
      <w:r w:rsidR="008453E1" w:rsidRPr="00BC4224">
        <w:tab/>
      </w:r>
      <w:r w:rsidR="002A3CA8" w:rsidRPr="00BC4224">
        <w:t>Add Multiple</w:t>
      </w:r>
      <w:r w:rsidR="0013383A" w:rsidRPr="00BC4224">
        <w:t xml:space="preserve"> Metrics for a Pollutant</w:t>
      </w:r>
      <w:bookmarkEnd w:id="30"/>
      <w:bookmarkEnd w:id="31"/>
    </w:p>
    <w:p w14:paraId="183A13A5" w14:textId="2CC297CF" w:rsidR="002A3CA8" w:rsidRPr="00BC4224" w:rsidRDefault="002A3CA8" w:rsidP="008453E1">
      <w:pPr>
        <w:pStyle w:val="Body"/>
      </w:pPr>
      <w:r w:rsidRPr="00BC4224">
        <w:t xml:space="preserve">You can add multiple metrics for a single pollutant. Here </w:t>
      </w:r>
      <w:r w:rsidR="009D124D">
        <w:t>you</w:t>
      </w:r>
      <w:r w:rsidRPr="00BC4224">
        <w:t xml:space="preserve"> will add a</w:t>
      </w:r>
      <w:r w:rsidR="009158D1" w:rsidRPr="00BC4224">
        <w:t xml:space="preserve"> PM</w:t>
      </w:r>
      <w:r w:rsidR="009158D1" w:rsidRPr="00BC4224">
        <w:rPr>
          <w:vertAlign w:val="subscript"/>
        </w:rPr>
        <w:t>2.5</w:t>
      </w:r>
      <w:r w:rsidR="009158D1" w:rsidRPr="00BC4224">
        <w:t xml:space="preserve"> metric averaged</w:t>
      </w:r>
      <w:r w:rsidRPr="00BC4224">
        <w:t xml:space="preserve"> </w:t>
      </w:r>
      <w:r w:rsidR="005D356C" w:rsidRPr="00BC4224">
        <w:t xml:space="preserve">both </w:t>
      </w:r>
      <w:r w:rsidRPr="00BC4224">
        <w:t xml:space="preserve">daily </w:t>
      </w:r>
      <w:r w:rsidR="009158D1" w:rsidRPr="00BC4224">
        <w:t>and</w:t>
      </w:r>
      <w:r w:rsidRPr="00BC4224">
        <w:t xml:space="preserve"> quarterly.</w:t>
      </w:r>
      <w:r w:rsidR="00337DF0" w:rsidRPr="00BC4224">
        <w:rPr>
          <w:noProof/>
        </w:rPr>
        <w:t xml:space="preserve"> </w:t>
      </w:r>
    </w:p>
    <w:p w14:paraId="183A13A6" w14:textId="5EAB07C6" w:rsidR="0013383A" w:rsidRPr="00BC4224" w:rsidRDefault="0013383A" w:rsidP="00760568">
      <w:pPr>
        <w:pStyle w:val="bullet"/>
      </w:pPr>
      <w:r w:rsidRPr="00BC4224">
        <w:t xml:space="preserve">Select </w:t>
      </w:r>
      <w:r w:rsidRPr="00BC4224">
        <w:rPr>
          <w:i/>
        </w:rPr>
        <w:t>Daily</w:t>
      </w:r>
      <w:r w:rsidRPr="00BC4224">
        <w:t xml:space="preserve"> as the </w:t>
      </w:r>
      <w:r w:rsidRPr="00BC4224">
        <w:rPr>
          <w:i/>
        </w:rPr>
        <w:t xml:space="preserve">Observation Type </w:t>
      </w:r>
      <w:r w:rsidRPr="00BC4224">
        <w:t>in the drop down menu.</w:t>
      </w:r>
    </w:p>
    <w:p w14:paraId="183A13AB" w14:textId="77777777" w:rsidR="0013383A" w:rsidRPr="00BC4224" w:rsidRDefault="0013383A" w:rsidP="00760568">
      <w:pPr>
        <w:pStyle w:val="bullet"/>
      </w:pPr>
      <w:r w:rsidRPr="00BC4224">
        <w:t xml:space="preserve">Click the </w:t>
      </w:r>
      <w:r w:rsidRPr="00BC4224">
        <w:rPr>
          <w:i/>
        </w:rPr>
        <w:t>Add</w:t>
      </w:r>
      <w:r w:rsidRPr="00BC4224">
        <w:t xml:space="preserve"> button under the </w:t>
      </w:r>
      <w:r w:rsidRPr="00BC4224">
        <w:rPr>
          <w:i/>
        </w:rPr>
        <w:t>Metrics</w:t>
      </w:r>
      <w:r w:rsidRPr="00BC4224">
        <w:t xml:space="preserve"> box. You will see the </w:t>
      </w:r>
      <w:r w:rsidR="00C94DC1" w:rsidRPr="00BC4224">
        <w:t>“</w:t>
      </w:r>
      <w:r w:rsidRPr="00BC4224">
        <w:t>Metric 0</w:t>
      </w:r>
      <w:r w:rsidR="00C94DC1" w:rsidRPr="00BC4224">
        <w:t>”</w:t>
      </w:r>
      <w:r w:rsidRPr="00BC4224">
        <w:rPr>
          <w:i/>
        </w:rPr>
        <w:t xml:space="preserve"> </w:t>
      </w:r>
      <w:r w:rsidRPr="00BC4224">
        <w:t xml:space="preserve">shown in the </w:t>
      </w:r>
      <w:r w:rsidRPr="00BC4224">
        <w:rPr>
          <w:i/>
        </w:rPr>
        <w:t>Metrics</w:t>
      </w:r>
      <w:r w:rsidRPr="00BC4224">
        <w:t xml:space="preserve"> box.</w:t>
      </w:r>
    </w:p>
    <w:p w14:paraId="063177D8" w14:textId="13F56529" w:rsidR="00C15342" w:rsidRDefault="0013383A" w:rsidP="00760568">
      <w:pPr>
        <w:pStyle w:val="bullet"/>
      </w:pPr>
      <w:r w:rsidRPr="00BC4224">
        <w:t xml:space="preserve">Click in the </w:t>
      </w:r>
      <w:r w:rsidRPr="00BC4224">
        <w:rPr>
          <w:i/>
        </w:rPr>
        <w:t xml:space="preserve">Metric Name </w:t>
      </w:r>
      <w:r w:rsidR="007B7A09" w:rsidRPr="00BC4224">
        <w:t xml:space="preserve">field at the top of the window </w:t>
      </w:r>
      <w:r w:rsidRPr="00BC4224">
        <w:t xml:space="preserve">and change the name from </w:t>
      </w:r>
      <w:r w:rsidR="00C94DC1" w:rsidRPr="00BC4224">
        <w:t>“</w:t>
      </w:r>
      <w:r w:rsidRPr="00BC4224">
        <w:t>Metric 0</w:t>
      </w:r>
      <w:r w:rsidR="00C94DC1" w:rsidRPr="00BC4224">
        <w:t>”</w:t>
      </w:r>
      <w:r w:rsidRPr="00BC4224">
        <w:t xml:space="preserve"> to </w:t>
      </w:r>
      <w:r w:rsidR="00C94DC1" w:rsidRPr="00BC4224">
        <w:t>“</w:t>
      </w:r>
      <w:r w:rsidRPr="00BC4224">
        <w:t>D24HourMean</w:t>
      </w:r>
      <w:r w:rsidR="00C94DC1" w:rsidRPr="00BC4224">
        <w:t>”</w:t>
      </w:r>
      <w:r w:rsidRPr="00BC4224">
        <w:rPr>
          <w:i/>
        </w:rPr>
        <w:t xml:space="preserve">. </w:t>
      </w:r>
      <w:r w:rsidR="00C15342">
        <w:t xml:space="preserve">In this exercise, the pollutant metric is a 24-hour daily mean and </w:t>
      </w:r>
      <w:r w:rsidR="00C15342">
        <w:lastRenderedPageBreak/>
        <w:t xml:space="preserve">you must create a name for the metric that matches across input datasets. In the monitor dataset you will import later, the metric is already labelled as “D24HourMean”. You use the same label as the </w:t>
      </w:r>
      <w:r w:rsidR="00C15342">
        <w:rPr>
          <w:i/>
        </w:rPr>
        <w:t xml:space="preserve">Metric Name </w:t>
      </w:r>
      <w:r w:rsidR="00C15342">
        <w:t>in this step to ensure compatability.</w:t>
      </w:r>
      <w:r w:rsidR="00E22FBF">
        <w:t xml:space="preserve"> </w:t>
      </w:r>
    </w:p>
    <w:p w14:paraId="183A13AC" w14:textId="66BF889C" w:rsidR="007B7A09" w:rsidRPr="00BC4224" w:rsidRDefault="0013383A" w:rsidP="00760568">
      <w:pPr>
        <w:pStyle w:val="bullet"/>
      </w:pPr>
      <w:r w:rsidRPr="00BC4224">
        <w:t xml:space="preserve">If </w:t>
      </w:r>
      <w:r w:rsidR="009D124D">
        <w:t>you</w:t>
      </w:r>
      <w:r w:rsidRPr="00BC4224">
        <w:t xml:space="preserve"> were to specify a pollutant that was averaged over part of the day (e.g. ozone), then you would change the </w:t>
      </w:r>
      <w:r w:rsidRPr="00BC4224">
        <w:rPr>
          <w:i/>
        </w:rPr>
        <w:t>Hourly Metric</w:t>
      </w:r>
      <w:r w:rsidRPr="00BC4224">
        <w:t xml:space="preserve"> from </w:t>
      </w:r>
      <w:r w:rsidRPr="00BC4224">
        <w:rPr>
          <w:i/>
        </w:rPr>
        <w:t>Fixed Window</w:t>
      </w:r>
      <w:r w:rsidRPr="00BC4224">
        <w:t xml:space="preserve"> to </w:t>
      </w:r>
      <w:r w:rsidRPr="00BC4224">
        <w:rPr>
          <w:i/>
        </w:rPr>
        <w:t>Moving Window.</w:t>
      </w:r>
      <w:r w:rsidRPr="00BC4224">
        <w:t xml:space="preserve"> For more on metrics, you can refer to</w:t>
      </w:r>
      <w:r w:rsidR="00D041D6" w:rsidRPr="00BC4224">
        <w:t xml:space="preserve"> Box 3 and</w:t>
      </w:r>
      <w:r w:rsidRPr="00BC4224">
        <w:t xml:space="preserve"> section 4.1.2 of the BenMAP</w:t>
      </w:r>
      <w:r w:rsidR="007D0493" w:rsidRPr="00BC4224">
        <w:t>-CE</w:t>
      </w:r>
      <w:r w:rsidRPr="00BC4224">
        <w:t xml:space="preserve"> User’s Manual. </w:t>
      </w:r>
    </w:p>
    <w:p w14:paraId="183A13AD" w14:textId="485C3618" w:rsidR="00694263" w:rsidRPr="00BC4224" w:rsidRDefault="00512E84" w:rsidP="000E6F28">
      <w:pPr>
        <w:pStyle w:val="Heading3"/>
      </w:pPr>
      <w:bookmarkStart w:id="32" w:name="_Toc481495899"/>
      <w:bookmarkStart w:id="33" w:name="_Toc955308"/>
      <w:r w:rsidRPr="00BC4224">
        <w:t>3</w:t>
      </w:r>
      <w:r w:rsidR="0086372D" w:rsidRPr="00BC4224">
        <w:t>.2.3</w:t>
      </w:r>
      <w:r w:rsidRPr="00BC4224">
        <w:t xml:space="preserve"> </w:t>
      </w:r>
      <w:r w:rsidR="008453E1" w:rsidRPr="00BC4224">
        <w:tab/>
      </w:r>
      <w:r w:rsidR="002A3CA8" w:rsidRPr="00BC4224">
        <w:t>Define a</w:t>
      </w:r>
      <w:r w:rsidR="00694263" w:rsidRPr="00BC4224">
        <w:t xml:space="preserve"> Seasonal Metric</w:t>
      </w:r>
      <w:bookmarkEnd w:id="32"/>
      <w:bookmarkEnd w:id="33"/>
    </w:p>
    <w:p w14:paraId="183A13AE" w14:textId="6625377E" w:rsidR="001D73F4" w:rsidRPr="00BC4224" w:rsidRDefault="001D73F4" w:rsidP="008453E1">
      <w:pPr>
        <w:pStyle w:val="Body"/>
      </w:pPr>
      <w:r w:rsidRPr="00BC4224">
        <w:t>Seasonal metrics are useful for areas that experience substantial seasonal variation in pollution levels</w:t>
      </w:r>
      <w:r w:rsidR="0074163E" w:rsidRPr="00BC4224">
        <w:t xml:space="preserve"> and for accommodating health impact functions which vary seasonally</w:t>
      </w:r>
      <w:r w:rsidRPr="00BC4224">
        <w:t xml:space="preserve">. </w:t>
      </w:r>
      <w:r w:rsidR="00756389" w:rsidRPr="00756389">
        <w:t>You can choose to add any number of seasons to best represent the patterns in a given area. In this example, you will add four seasons of roughly equal length</w:t>
      </w:r>
      <w:r w:rsidR="00062023" w:rsidRPr="00BC4224">
        <w:t xml:space="preserve">. In this example, </w:t>
      </w:r>
      <w:r w:rsidR="009D124D">
        <w:t>you</w:t>
      </w:r>
      <w:r w:rsidR="00062023" w:rsidRPr="00BC4224">
        <w:t xml:space="preserve"> will add four season</w:t>
      </w:r>
      <w:r w:rsidR="002A3CA8" w:rsidRPr="00BC4224">
        <w:t>s</w:t>
      </w:r>
      <w:r w:rsidR="00062023" w:rsidRPr="00BC4224">
        <w:t xml:space="preserve"> of equal length. </w:t>
      </w:r>
      <w:r w:rsidR="00290C43" w:rsidRPr="00BC4224">
        <w:t xml:space="preserve">A seasonal metric tells </w:t>
      </w:r>
      <w:proofErr w:type="spellStart"/>
      <w:r w:rsidR="00290C43" w:rsidRPr="00BC4224">
        <w:t>BenMAP</w:t>
      </w:r>
      <w:proofErr w:type="spellEnd"/>
      <w:r w:rsidR="00290C43" w:rsidRPr="00BC4224">
        <w:t xml:space="preserve">-CE that there is a subset of the year </w:t>
      </w:r>
      <w:r w:rsidR="00561785" w:rsidRPr="00BC4224">
        <w:t xml:space="preserve">over </w:t>
      </w:r>
      <w:r w:rsidR="00290C43" w:rsidRPr="00BC4224">
        <w:t xml:space="preserve">which the pollutant metric should be averaged – in this case, the daily averages are </w:t>
      </w:r>
      <w:r w:rsidR="00561785" w:rsidRPr="00BC4224">
        <w:t xml:space="preserve">compiled and </w:t>
      </w:r>
      <w:r w:rsidR="00290C43" w:rsidRPr="00BC4224">
        <w:t xml:space="preserve">averaged </w:t>
      </w:r>
      <w:r w:rsidR="00561785" w:rsidRPr="00BC4224">
        <w:t xml:space="preserve">for </w:t>
      </w:r>
      <w:r w:rsidR="00290C43" w:rsidRPr="00BC4224">
        <w:t xml:space="preserve">each of the </w:t>
      </w:r>
      <w:r w:rsidR="000500BA" w:rsidRPr="00BC4224">
        <w:t>four</w:t>
      </w:r>
      <w:r w:rsidR="00290C43" w:rsidRPr="00BC4224">
        <w:t xml:space="preserve"> seasons. For more on seasonal metrics, you can refer to section 4.1.2.2 of the </w:t>
      </w:r>
      <w:proofErr w:type="spellStart"/>
      <w:r w:rsidR="00290C43" w:rsidRPr="00BC4224">
        <w:t>BenMAP</w:t>
      </w:r>
      <w:proofErr w:type="spellEnd"/>
      <w:r w:rsidR="007D0493" w:rsidRPr="00BC4224">
        <w:t>-CE</w:t>
      </w:r>
      <w:r w:rsidR="00290C43" w:rsidRPr="00BC4224">
        <w:t xml:space="preserve"> User’s Manual. </w:t>
      </w:r>
      <w:r w:rsidRPr="00BC4224">
        <w:t>To add a seasonal metric:</w:t>
      </w:r>
    </w:p>
    <w:p w14:paraId="183A13B0" w14:textId="64375490" w:rsidR="001040E0" w:rsidRPr="00BC4224" w:rsidRDefault="004622AF" w:rsidP="00760568">
      <w:pPr>
        <w:pStyle w:val="bullet"/>
      </w:pPr>
      <w:r w:rsidRPr="00BC4224">
        <w:t xml:space="preserve">While still in the </w:t>
      </w:r>
      <w:r w:rsidRPr="00BC4224">
        <w:rPr>
          <w:b/>
        </w:rPr>
        <w:t>Pollutant Definition</w:t>
      </w:r>
      <w:r w:rsidRPr="00BC4224">
        <w:t xml:space="preserve"> window, click </w:t>
      </w:r>
      <w:r w:rsidRPr="00BC4224">
        <w:rPr>
          <w:i/>
        </w:rPr>
        <w:t>Edit</w:t>
      </w:r>
      <w:r w:rsidRPr="00BC4224">
        <w:t xml:space="preserve"> at the bottom right of the box titled </w:t>
      </w:r>
      <w:r w:rsidR="001D5EFF">
        <w:rPr>
          <w:i/>
        </w:rPr>
        <w:t>Seasonal Metrics (Seasons for Individual Pollutant Metrics)</w:t>
      </w:r>
      <w:r w:rsidRPr="00BC4224">
        <w:t>.</w:t>
      </w:r>
    </w:p>
    <w:p w14:paraId="183A13B1" w14:textId="39C6960F" w:rsidR="00150789" w:rsidRPr="00BC4224" w:rsidRDefault="00150789" w:rsidP="00760568">
      <w:pPr>
        <w:pStyle w:val="bullet"/>
      </w:pPr>
      <w:r w:rsidRPr="00BC4224">
        <w:t xml:space="preserve">This will bring up the </w:t>
      </w:r>
      <w:r w:rsidRPr="00BC4224">
        <w:rPr>
          <w:b/>
        </w:rPr>
        <w:t>Manage Seasons for Individual Pollutant Metrics</w:t>
      </w:r>
      <w:r w:rsidRPr="00BC4224">
        <w:t xml:space="preserve"> window. At the bottom of the column titled </w:t>
      </w:r>
      <w:r w:rsidRPr="00BC4224">
        <w:rPr>
          <w:i/>
        </w:rPr>
        <w:t>Seasonal Metrics</w:t>
      </w:r>
      <w:r w:rsidRPr="00BC4224">
        <w:t xml:space="preserve">, click the </w:t>
      </w:r>
      <w:r w:rsidRPr="00BC4224">
        <w:rPr>
          <w:i/>
        </w:rPr>
        <w:t xml:space="preserve">Add </w:t>
      </w:r>
      <w:r w:rsidRPr="00BC4224">
        <w:t xml:space="preserve">button (circled in red below). You should see a new seasonal metric appear titled </w:t>
      </w:r>
      <w:r w:rsidRPr="00BC4224">
        <w:rPr>
          <w:i/>
        </w:rPr>
        <w:t>SeasonalMetric0</w:t>
      </w:r>
      <w:r w:rsidRPr="00BC4224">
        <w:t xml:space="preserve">. Rename this to “QuarterlyMean”. </w:t>
      </w:r>
    </w:p>
    <w:p w14:paraId="5DD9BAF0" w14:textId="127787A2" w:rsidR="008453E1" w:rsidRPr="00BC4224" w:rsidRDefault="008453E1" w:rsidP="00760568">
      <w:pPr>
        <w:pStyle w:val="bullet"/>
        <w:numPr>
          <w:ilvl w:val="0"/>
          <w:numId w:val="0"/>
        </w:numPr>
        <w:ind w:left="720"/>
      </w:pPr>
      <w:r w:rsidRPr="00BC4224">
        <mc:AlternateContent>
          <mc:Choice Requires="wpg">
            <w:drawing>
              <wp:anchor distT="0" distB="0" distL="114300" distR="114300" simplePos="0" relativeHeight="251644928" behindDoc="0" locked="0" layoutInCell="1" allowOverlap="1" wp14:anchorId="183A1677" wp14:editId="7143639C">
                <wp:simplePos x="0" y="0"/>
                <wp:positionH relativeFrom="column">
                  <wp:posOffset>1153160</wp:posOffset>
                </wp:positionH>
                <wp:positionV relativeFrom="paragraph">
                  <wp:posOffset>4354</wp:posOffset>
                </wp:positionV>
                <wp:extent cx="4110355" cy="2011680"/>
                <wp:effectExtent l="0" t="0" r="4445" b="7620"/>
                <wp:wrapNone/>
                <wp:docPr id="16" name="Group 16"/>
                <wp:cNvGraphicFramePr/>
                <a:graphic xmlns:a="http://schemas.openxmlformats.org/drawingml/2006/main">
                  <a:graphicData uri="http://schemas.microsoft.com/office/word/2010/wordprocessingGroup">
                    <wpg:wgp>
                      <wpg:cNvGrpSpPr/>
                      <wpg:grpSpPr>
                        <a:xfrm>
                          <a:off x="0" y="0"/>
                          <a:ext cx="4110355" cy="2011680"/>
                          <a:chOff x="0" y="0"/>
                          <a:chExt cx="4635796" cy="2732568"/>
                        </a:xfrm>
                      </wpg:grpSpPr>
                      <pic:pic xmlns:pic="http://schemas.openxmlformats.org/drawingml/2006/picture">
                        <pic:nvPicPr>
                          <pic:cNvPr id="18" name="Picture 18"/>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90.8pt;margin-top:.35pt;width:323.65pt;height:158.4pt;z-index:251644928;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">
                <v:shape id="Picture 18" o:spid="_x0000_s1027" type="#_x0000_t75" style="position:absolute;width:46357;height:27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5Hy7AAAAA2wAAAA8AAABkcnMvZG93bnJldi54bWxEj0GLwjAQhe+C/yGM4E1T9+BqNYqIghdh&#10;tfY+NGNbTCalyWr990YQvM3w3vfmzXLdWSPu1PrasYLJOAFBXDhdc6ngku1HMxA+IGs0jknBkzys&#10;V/3eElPtHnyi+zmUIoawT1FBFUKTSumLiiz6sWuIo3Z1rcUQ17aUusVHDLdG/iTJVFqsOV6osKFt&#10;RcXt/G9jjdlfYn5PNM1vua7ntDOT7JgrNRx0mwWIQF34mj/0Qb85eP8SB5Cr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3kfLsAAAADbAAAADwAAAAAAAAAAAAAAAACfAgAA&#10;ZHJzL2Rvd25yZXYueG1sUEsFBgAAAAAEAAQA9wAAAIwDAAAAAA==&#10;">
                  <v:imagedata r:id="rId33" o:title=""/>
                  <v:path arrowok="t"/>
                </v:shape>
                <v:oval id="Oval 20" o:spid="_x0000_s1028" style="position:absolute;left:6485;top:20095;width:4934;height:25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4QDrsA&#10;AADbAAAADwAAAGRycy9kb3ducmV2LnhtbERPuwrCMBTdBf8hXMFNUx2kVqOIIihOPnC+NNem2NyU&#10;Jmr1680gOB7Oe75sbSWe1PjSsYLRMAFBnDtdcqHgct4OUhA+IGusHJOCN3lYLrqdOWbavfhIz1Mo&#10;RAxhn6ECE0KdSelzQxb90NXEkbu5xmKIsCmkbvAVw20lx0kykRZLjg0Ga1obyu+nh1Uw3ez0+Zp8&#10;jE2rNxXtZ4+HtFaq32tXMxCB2vAX/9w7rWAc18cv8QfIx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uuEA67AAAA2wAAAA8AAAAAAAAAAAAAAAAAmAIAAGRycy9kb3ducmV2Lnht&#10;bFBLBQYAAAAABAAEAPUAAACAAwAAAAA=&#10;" filled="f" strokecolor="red" strokeweight="1.5pt"/>
              </v:group>
            </w:pict>
          </mc:Fallback>
        </mc:AlternateContent>
      </w:r>
    </w:p>
    <w:p w14:paraId="04E5734A" w14:textId="77777777" w:rsidR="008453E1" w:rsidRPr="00BC4224" w:rsidRDefault="008453E1" w:rsidP="00760568">
      <w:pPr>
        <w:pStyle w:val="bullet"/>
        <w:numPr>
          <w:ilvl w:val="0"/>
          <w:numId w:val="0"/>
        </w:numPr>
        <w:ind w:left="720"/>
      </w:pPr>
    </w:p>
    <w:p w14:paraId="71849926" w14:textId="77777777" w:rsidR="008453E1" w:rsidRPr="00BC4224" w:rsidRDefault="008453E1" w:rsidP="00760568">
      <w:pPr>
        <w:pStyle w:val="bullet"/>
        <w:numPr>
          <w:ilvl w:val="0"/>
          <w:numId w:val="0"/>
        </w:numPr>
        <w:ind w:left="720"/>
      </w:pPr>
    </w:p>
    <w:p w14:paraId="06F43AA6" w14:textId="77777777" w:rsidR="008453E1" w:rsidRPr="00BC4224" w:rsidRDefault="008453E1" w:rsidP="00760568">
      <w:pPr>
        <w:pStyle w:val="bullet"/>
        <w:numPr>
          <w:ilvl w:val="0"/>
          <w:numId w:val="0"/>
        </w:numPr>
        <w:ind w:left="720"/>
      </w:pPr>
    </w:p>
    <w:p w14:paraId="627A9EBC" w14:textId="77777777" w:rsidR="008453E1" w:rsidRPr="00BC4224" w:rsidRDefault="008453E1" w:rsidP="00760568">
      <w:pPr>
        <w:pStyle w:val="bullet"/>
        <w:numPr>
          <w:ilvl w:val="0"/>
          <w:numId w:val="0"/>
        </w:numPr>
        <w:ind w:left="720"/>
      </w:pPr>
    </w:p>
    <w:p w14:paraId="1528877D" w14:textId="77777777" w:rsidR="008453E1" w:rsidRPr="00BC4224" w:rsidRDefault="008453E1" w:rsidP="00760568">
      <w:pPr>
        <w:pStyle w:val="bullet"/>
        <w:numPr>
          <w:ilvl w:val="0"/>
          <w:numId w:val="0"/>
        </w:numPr>
        <w:ind w:left="720"/>
      </w:pPr>
    </w:p>
    <w:p w14:paraId="4EE27D2F" w14:textId="77777777" w:rsidR="008453E1" w:rsidRPr="00BC4224" w:rsidRDefault="008453E1" w:rsidP="00760568">
      <w:pPr>
        <w:pStyle w:val="bullet"/>
        <w:numPr>
          <w:ilvl w:val="0"/>
          <w:numId w:val="0"/>
        </w:numPr>
        <w:ind w:left="720"/>
      </w:pPr>
    </w:p>
    <w:p w14:paraId="183A13B3" w14:textId="77777777" w:rsidR="00150789" w:rsidRPr="00BC4224" w:rsidRDefault="00150789" w:rsidP="004956BD">
      <w:pPr>
        <w:pStyle w:val="bullet"/>
        <w:keepNext/>
      </w:pPr>
      <w:r w:rsidRPr="00BC4224">
        <w:lastRenderedPageBreak/>
        <w:t xml:space="preserve">At the bottom of the column titled </w:t>
      </w:r>
      <w:r w:rsidRPr="00BC4224">
        <w:rPr>
          <w:i/>
        </w:rPr>
        <w:t>Seasonal Metric Seasons</w:t>
      </w:r>
      <w:r w:rsidRPr="00BC4224">
        <w:t xml:space="preserve">, click the </w:t>
      </w:r>
      <w:r w:rsidRPr="00BC4224">
        <w:rPr>
          <w:i/>
        </w:rPr>
        <w:t xml:space="preserve">Add </w:t>
      </w:r>
      <w:r w:rsidRPr="00BC4224">
        <w:t xml:space="preserve">button (circled in red below). You should see a new season titled </w:t>
      </w:r>
      <w:r w:rsidRPr="00BC4224">
        <w:rPr>
          <w:i/>
        </w:rPr>
        <w:t>Season 1</w:t>
      </w:r>
      <w:r w:rsidRPr="00BC4224">
        <w:t xml:space="preserve"> appear in the column to the right.</w:t>
      </w:r>
    </w:p>
    <w:p w14:paraId="183A13B4" w14:textId="78753CA2" w:rsidR="00150789" w:rsidRPr="00BC4224" w:rsidRDefault="008453E1" w:rsidP="004956BD">
      <w:pPr>
        <w:pStyle w:val="Body"/>
        <w:keepNext/>
      </w:pPr>
      <w:r w:rsidRPr="00BC4224">
        <w:rPr>
          <w:noProof/>
        </w:rPr>
        <w:drawing>
          <wp:anchor distT="0" distB="0" distL="114300" distR="114300" simplePos="0" relativeHeight="251689984" behindDoc="0" locked="0" layoutInCell="1" allowOverlap="1" wp14:anchorId="28347815" wp14:editId="41513A81">
            <wp:simplePos x="0" y="0"/>
            <wp:positionH relativeFrom="column">
              <wp:posOffset>892175</wp:posOffset>
            </wp:positionH>
            <wp:positionV relativeFrom="paragraph">
              <wp:posOffset>17689</wp:posOffset>
            </wp:positionV>
            <wp:extent cx="4691742" cy="2569028"/>
            <wp:effectExtent l="0" t="0" r="0" b="317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91742" cy="256902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6D5213" w14:textId="77777777" w:rsidR="008453E1" w:rsidRPr="00BC4224" w:rsidRDefault="008453E1" w:rsidP="004956BD">
      <w:pPr>
        <w:pStyle w:val="Body"/>
        <w:keepNext/>
      </w:pPr>
    </w:p>
    <w:p w14:paraId="69F291DE" w14:textId="77777777" w:rsidR="008453E1" w:rsidRPr="00BC4224" w:rsidRDefault="008453E1" w:rsidP="008453E1">
      <w:pPr>
        <w:pStyle w:val="Body"/>
      </w:pPr>
    </w:p>
    <w:p w14:paraId="19D2F23A" w14:textId="2F5F5CBB" w:rsidR="008453E1" w:rsidRPr="00BC4224" w:rsidRDefault="008453E1" w:rsidP="008453E1">
      <w:pPr>
        <w:pStyle w:val="Body"/>
      </w:pPr>
    </w:p>
    <w:p w14:paraId="4CA36938" w14:textId="77777777" w:rsidR="008453E1" w:rsidRPr="00BC4224" w:rsidRDefault="008453E1" w:rsidP="008453E1">
      <w:pPr>
        <w:pStyle w:val="Body"/>
      </w:pPr>
    </w:p>
    <w:p w14:paraId="3408747E" w14:textId="77777777" w:rsidR="008453E1" w:rsidRPr="00BC4224" w:rsidRDefault="008453E1" w:rsidP="008453E1">
      <w:pPr>
        <w:pStyle w:val="Body"/>
      </w:pPr>
    </w:p>
    <w:p w14:paraId="4369D5DF" w14:textId="77777777" w:rsidR="008453E1" w:rsidRPr="00BC4224" w:rsidRDefault="008453E1" w:rsidP="008453E1">
      <w:pPr>
        <w:pStyle w:val="Body"/>
      </w:pPr>
    </w:p>
    <w:p w14:paraId="4E3EAC85" w14:textId="77777777" w:rsidR="008453E1" w:rsidRPr="00BC4224" w:rsidRDefault="008453E1" w:rsidP="008453E1">
      <w:pPr>
        <w:pStyle w:val="Body"/>
      </w:pPr>
    </w:p>
    <w:p w14:paraId="556D425B" w14:textId="77777777" w:rsidR="008453E1" w:rsidRPr="00BC4224" w:rsidRDefault="008453E1" w:rsidP="008453E1">
      <w:pPr>
        <w:pStyle w:val="Body"/>
      </w:pPr>
    </w:p>
    <w:p w14:paraId="183A13B5" w14:textId="2DF7521E" w:rsidR="004622AF" w:rsidRPr="00BC4224" w:rsidRDefault="004622AF" w:rsidP="00760568">
      <w:pPr>
        <w:pStyle w:val="bullet"/>
      </w:pPr>
      <w:r w:rsidRPr="00BC4224">
        <w:t xml:space="preserve">You will add four seasons and must specify the length of each. For </w:t>
      </w:r>
      <w:r w:rsidRPr="00BC4224">
        <w:rPr>
          <w:i/>
        </w:rPr>
        <w:t>Season 1</w:t>
      </w:r>
      <w:r w:rsidRPr="00BC4224">
        <w:t xml:space="preserve"> set the </w:t>
      </w:r>
      <w:r w:rsidRPr="00BC4224">
        <w:rPr>
          <w:i/>
        </w:rPr>
        <w:t xml:space="preserve">End Date </w:t>
      </w:r>
      <w:r w:rsidRPr="00BC4224">
        <w:t xml:space="preserve">to </w:t>
      </w:r>
      <w:r w:rsidR="00492709" w:rsidRPr="00BC4224">
        <w:t>“</w:t>
      </w:r>
      <w:r w:rsidRPr="00BC4224">
        <w:t>March 31</w:t>
      </w:r>
      <w:r w:rsidR="00492709" w:rsidRPr="00BC4224">
        <w:t>”</w:t>
      </w:r>
      <w:r w:rsidRPr="00BC4224">
        <w:t xml:space="preserve">, using the </w:t>
      </w:r>
      <w:r w:rsidRPr="00BC4224">
        <w:rPr>
          <w:i/>
        </w:rPr>
        <w:t>Selected Season Details</w:t>
      </w:r>
      <w:r w:rsidRPr="00BC4224">
        <w:t xml:space="preserve"> section to adjust the season length. To change the date, highlight either month or the day and use the up and down arrows to increase or decrease the highlighted value.</w:t>
      </w:r>
    </w:p>
    <w:p w14:paraId="183A13B7" w14:textId="439378FD" w:rsidR="00E93983" w:rsidRPr="00BC4224" w:rsidRDefault="004622AF" w:rsidP="00760568">
      <w:pPr>
        <w:pStyle w:val="bullet"/>
      </w:pPr>
      <w:r w:rsidRPr="00BC4224">
        <w:t xml:space="preserve">Once </w:t>
      </w:r>
      <w:r w:rsidRPr="00BC4224">
        <w:rPr>
          <w:i/>
        </w:rPr>
        <w:t>Season 1</w:t>
      </w:r>
      <w:r w:rsidRPr="00BC4224">
        <w:t xml:space="preserve"> has been </w:t>
      </w:r>
      <w:r w:rsidR="00DC239A" w:rsidRPr="00BC4224">
        <w:t xml:space="preserve">properly </w:t>
      </w:r>
      <w:r w:rsidRPr="00BC4224">
        <w:t xml:space="preserve">defined, click </w:t>
      </w:r>
      <w:r w:rsidRPr="00BC4224">
        <w:rPr>
          <w:i/>
        </w:rPr>
        <w:t>Add</w:t>
      </w:r>
      <w:r w:rsidRPr="00BC4224">
        <w:t xml:space="preserve"> at the bottom of the </w:t>
      </w:r>
      <w:r w:rsidRPr="00BC4224">
        <w:rPr>
          <w:i/>
        </w:rPr>
        <w:t xml:space="preserve">Seasonal Metric Seasons </w:t>
      </w:r>
      <w:r w:rsidRPr="00BC4224">
        <w:t>column</w:t>
      </w:r>
      <w:r w:rsidR="00E93983" w:rsidRPr="00BC4224">
        <w:t xml:space="preserve"> </w:t>
      </w:r>
      <w:r w:rsidRPr="00BC4224">
        <w:t xml:space="preserve">to add the next season. Note that the </w:t>
      </w:r>
      <w:r w:rsidRPr="00BC4224">
        <w:rPr>
          <w:i/>
        </w:rPr>
        <w:t>Start Date</w:t>
      </w:r>
      <w:r w:rsidRPr="00BC4224">
        <w:t xml:space="preserve"> value is automatically set to one day after the previous season’s </w:t>
      </w:r>
      <w:r w:rsidRPr="00BC4224">
        <w:rPr>
          <w:i/>
        </w:rPr>
        <w:t>End Date</w:t>
      </w:r>
      <w:r w:rsidRPr="00BC4224">
        <w:t xml:space="preserve"> value. For </w:t>
      </w:r>
      <w:r w:rsidRPr="00BC4224">
        <w:rPr>
          <w:i/>
        </w:rPr>
        <w:t>Season 2</w:t>
      </w:r>
      <w:r w:rsidRPr="00BC4224">
        <w:t xml:space="preserve"> set the </w:t>
      </w:r>
      <w:r w:rsidRPr="00BC4224">
        <w:rPr>
          <w:i/>
        </w:rPr>
        <w:t>End Date</w:t>
      </w:r>
      <w:r w:rsidRPr="00BC4224">
        <w:t xml:space="preserve"> to </w:t>
      </w:r>
      <w:r w:rsidR="00492709" w:rsidRPr="00BC4224">
        <w:t>“</w:t>
      </w:r>
      <w:r w:rsidRPr="00BC4224">
        <w:t>June 30</w:t>
      </w:r>
      <w:r w:rsidR="00492709" w:rsidRPr="00BC4224">
        <w:t>”</w:t>
      </w:r>
      <w:r w:rsidRPr="00BC4224">
        <w:t>.</w:t>
      </w:r>
    </w:p>
    <w:p w14:paraId="0270B282" w14:textId="39B40A47" w:rsidR="00B872BE" w:rsidRPr="004956BD" w:rsidRDefault="00DC239A" w:rsidP="004956BD">
      <w:pPr>
        <w:pStyle w:val="bullet"/>
        <w:keepNext/>
        <w:rPr>
          <w:rFonts w:eastAsiaTheme="majorEastAsia" w:cstheme="majorBidi"/>
        </w:rPr>
      </w:pPr>
      <w:r w:rsidRPr="00BC4224">
        <w:t xml:space="preserve">To add a third season, click </w:t>
      </w:r>
      <w:r w:rsidRPr="00BC4224">
        <w:rPr>
          <w:i/>
        </w:rPr>
        <w:t xml:space="preserve">Add. </w:t>
      </w:r>
      <w:r w:rsidRPr="00BC4224">
        <w:t xml:space="preserve">Set the </w:t>
      </w:r>
      <w:r w:rsidRPr="00BC4224">
        <w:rPr>
          <w:i/>
        </w:rPr>
        <w:t>End Date</w:t>
      </w:r>
      <w:r w:rsidRPr="00BC4224">
        <w:t xml:space="preserve"> to </w:t>
      </w:r>
      <w:r w:rsidR="00492709" w:rsidRPr="00BC4224">
        <w:t>“</w:t>
      </w:r>
      <w:r w:rsidRPr="00BC4224">
        <w:t>September 30</w:t>
      </w:r>
      <w:r w:rsidR="00492709" w:rsidRPr="00BC4224">
        <w:t>”</w:t>
      </w:r>
      <w:r w:rsidRPr="00BC4224">
        <w:t xml:space="preserve">. To add the final season, click </w:t>
      </w:r>
      <w:r w:rsidRPr="00BC4224">
        <w:rPr>
          <w:i/>
        </w:rPr>
        <w:t>Add.</w:t>
      </w:r>
      <w:r w:rsidRPr="00BC4224">
        <w:t xml:space="preserve"> The final end date will be automatically set to </w:t>
      </w:r>
      <w:r w:rsidR="00492709" w:rsidRPr="00BC4224">
        <w:t>“</w:t>
      </w:r>
      <w:r w:rsidRPr="00BC4224">
        <w:t>December 31</w:t>
      </w:r>
      <w:r w:rsidR="00492709" w:rsidRPr="00BC4224">
        <w:t>”</w:t>
      </w:r>
      <w:r w:rsidRPr="00BC4224">
        <w:t xml:space="preserve">. The </w:t>
      </w:r>
      <w:r w:rsidRPr="00BC4224">
        <w:rPr>
          <w:b/>
        </w:rPr>
        <w:t xml:space="preserve">Manage Seasons for Individual </w:t>
      </w:r>
      <w:r w:rsidR="00E93983" w:rsidRPr="00BC4224">
        <w:rPr>
          <w:b/>
        </w:rPr>
        <w:t xml:space="preserve">Pollutant </w:t>
      </w:r>
      <w:r w:rsidRPr="00BC4224">
        <w:rPr>
          <w:b/>
        </w:rPr>
        <w:t>Metrics</w:t>
      </w:r>
      <w:r w:rsidRPr="00BC4224">
        <w:t xml:space="preserve"> window should look like this: </w:t>
      </w:r>
    </w:p>
    <w:p w14:paraId="43BF6787" w14:textId="3671C69E" w:rsidR="008453E1" w:rsidRPr="00BC4224" w:rsidRDefault="004956BD" w:rsidP="004956BD">
      <w:pPr>
        <w:pStyle w:val="Body"/>
        <w:jc w:val="center"/>
      </w:pPr>
      <w:r>
        <w:rPr>
          <w:noProof/>
        </w:rPr>
        <w:drawing>
          <wp:inline distT="0" distB="0" distL="0" distR="0" wp14:anchorId="0F51F253" wp14:editId="0FF1485D">
            <wp:extent cx="4999355" cy="278638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99355" cy="2786380"/>
                    </a:xfrm>
                    <a:prstGeom prst="rect">
                      <a:avLst/>
                    </a:prstGeom>
                    <a:noFill/>
                  </pic:spPr>
                </pic:pic>
              </a:graphicData>
            </a:graphic>
          </wp:inline>
        </w:drawing>
      </w:r>
    </w:p>
    <w:p w14:paraId="183A13BB" w14:textId="3BF4EDAE" w:rsidR="00FA3483" w:rsidRPr="00BC4224" w:rsidRDefault="00DC239A" w:rsidP="00760568">
      <w:pPr>
        <w:pStyle w:val="bullet"/>
      </w:pPr>
      <w:r w:rsidRPr="00BC4224">
        <w:t xml:space="preserve">Click </w:t>
      </w:r>
      <w:r w:rsidRPr="00BC4224">
        <w:rPr>
          <w:i/>
        </w:rPr>
        <w:t>OK</w:t>
      </w:r>
      <w:r w:rsidRPr="00BC4224">
        <w:t xml:space="preserve"> to close the </w:t>
      </w:r>
      <w:r w:rsidR="00E93983" w:rsidRPr="00BC4224">
        <w:rPr>
          <w:b/>
        </w:rPr>
        <w:t>Manage Seasons for Individual Pollutant Metrics</w:t>
      </w:r>
      <w:r w:rsidR="00E93983" w:rsidRPr="00BC4224">
        <w:t xml:space="preserve"> </w:t>
      </w:r>
      <w:r w:rsidRPr="00BC4224">
        <w:t>window</w:t>
      </w:r>
      <w:r w:rsidR="002A3CA8" w:rsidRPr="00BC4224">
        <w:t>.</w:t>
      </w:r>
      <w:r w:rsidR="00E93983" w:rsidRPr="00BC4224">
        <w:t xml:space="preserve"> Your </w:t>
      </w:r>
      <w:r w:rsidR="00E93983" w:rsidRPr="00BC4224">
        <w:rPr>
          <w:b/>
        </w:rPr>
        <w:t>Pollutant Definition</w:t>
      </w:r>
      <w:r w:rsidR="00E93983" w:rsidRPr="00BC4224">
        <w:t xml:space="preserve"> window should now look like this:</w:t>
      </w:r>
    </w:p>
    <w:p w14:paraId="5A24B59A" w14:textId="3E4EF87D" w:rsidR="008453E1" w:rsidRPr="00BC4224" w:rsidRDefault="009910D0" w:rsidP="008453E1">
      <w:pPr>
        <w:pStyle w:val="Body"/>
      </w:pPr>
      <w:r w:rsidRPr="00BC4224">
        <w:rPr>
          <w:noProof/>
        </w:rPr>
        <w:drawing>
          <wp:anchor distT="0" distB="0" distL="114300" distR="114300" simplePos="0" relativeHeight="251692032" behindDoc="0" locked="0" layoutInCell="1" allowOverlap="1" wp14:anchorId="2AB3AC84" wp14:editId="429892D2">
            <wp:simplePos x="0" y="0"/>
            <wp:positionH relativeFrom="column">
              <wp:posOffset>981075</wp:posOffset>
            </wp:positionH>
            <wp:positionV relativeFrom="paragraph">
              <wp:posOffset>62230</wp:posOffset>
            </wp:positionV>
            <wp:extent cx="4210685" cy="3211195"/>
            <wp:effectExtent l="0" t="0" r="0" b="8255"/>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210685" cy="3211195"/>
                    </a:xfrm>
                    <a:prstGeom prst="rect">
                      <a:avLst/>
                    </a:prstGeom>
                  </pic:spPr>
                </pic:pic>
              </a:graphicData>
            </a:graphic>
            <wp14:sizeRelH relativeFrom="page">
              <wp14:pctWidth>0</wp14:pctWidth>
            </wp14:sizeRelH>
            <wp14:sizeRelV relativeFrom="page">
              <wp14:pctHeight>0</wp14:pctHeight>
            </wp14:sizeRelV>
          </wp:anchor>
        </w:drawing>
      </w:r>
    </w:p>
    <w:p w14:paraId="4D57C0C4" w14:textId="77777777" w:rsidR="008453E1" w:rsidRPr="00BC4224" w:rsidRDefault="008453E1" w:rsidP="008453E1">
      <w:pPr>
        <w:pStyle w:val="Body"/>
      </w:pPr>
    </w:p>
    <w:p w14:paraId="3A8B07A7" w14:textId="77777777" w:rsidR="008453E1" w:rsidRPr="00BC4224" w:rsidRDefault="008453E1" w:rsidP="008453E1">
      <w:pPr>
        <w:pStyle w:val="Body"/>
      </w:pPr>
    </w:p>
    <w:p w14:paraId="02B17374" w14:textId="77777777" w:rsidR="008453E1" w:rsidRPr="00BC4224" w:rsidRDefault="008453E1" w:rsidP="008453E1">
      <w:pPr>
        <w:pStyle w:val="Body"/>
      </w:pPr>
    </w:p>
    <w:p w14:paraId="6CA6DE30" w14:textId="77777777" w:rsidR="008453E1" w:rsidRPr="00BC4224" w:rsidRDefault="008453E1" w:rsidP="008453E1">
      <w:pPr>
        <w:pStyle w:val="Body"/>
      </w:pPr>
    </w:p>
    <w:p w14:paraId="58A6C85B" w14:textId="77777777" w:rsidR="008453E1" w:rsidRPr="00BC4224" w:rsidRDefault="008453E1" w:rsidP="008453E1">
      <w:pPr>
        <w:pStyle w:val="Body"/>
      </w:pPr>
    </w:p>
    <w:p w14:paraId="116131A3" w14:textId="0F9C7ED2" w:rsidR="008453E1" w:rsidRPr="00BC4224" w:rsidRDefault="008453E1" w:rsidP="008453E1">
      <w:pPr>
        <w:pStyle w:val="Body"/>
      </w:pPr>
    </w:p>
    <w:p w14:paraId="58BA073D" w14:textId="77777777" w:rsidR="008453E1" w:rsidRPr="00BC4224" w:rsidRDefault="008453E1" w:rsidP="008453E1">
      <w:pPr>
        <w:pStyle w:val="Body"/>
      </w:pPr>
    </w:p>
    <w:p w14:paraId="73B4A4DF" w14:textId="77777777" w:rsidR="008453E1" w:rsidRPr="00BC4224" w:rsidRDefault="008453E1" w:rsidP="008453E1">
      <w:pPr>
        <w:pStyle w:val="Body"/>
      </w:pPr>
    </w:p>
    <w:p w14:paraId="7425E68F" w14:textId="77777777" w:rsidR="008453E1" w:rsidRPr="00BC4224" w:rsidRDefault="008453E1" w:rsidP="008453E1">
      <w:pPr>
        <w:pStyle w:val="Body"/>
      </w:pPr>
    </w:p>
    <w:p w14:paraId="52DA9CE8" w14:textId="77777777" w:rsidR="00EE436C" w:rsidRDefault="00EE436C" w:rsidP="004956BD">
      <w:pPr>
        <w:pStyle w:val="bullet"/>
        <w:numPr>
          <w:ilvl w:val="0"/>
          <w:numId w:val="0"/>
        </w:numPr>
        <w:ind w:left="720"/>
      </w:pPr>
    </w:p>
    <w:p w14:paraId="183A13BE" w14:textId="19F1E1BA" w:rsidR="007350EE" w:rsidRPr="00BC4224" w:rsidRDefault="00290C43" w:rsidP="004956BD">
      <w:pPr>
        <w:pStyle w:val="bullet"/>
        <w:keepNext/>
      </w:pPr>
      <w:r w:rsidRPr="00BC4224">
        <w:t xml:space="preserve">Click </w:t>
      </w:r>
      <w:r w:rsidRPr="00BC4224">
        <w:rPr>
          <w:i/>
        </w:rPr>
        <w:t xml:space="preserve">OK </w:t>
      </w:r>
      <w:r w:rsidRPr="00BC4224">
        <w:t xml:space="preserve">to return to the </w:t>
      </w:r>
      <w:r w:rsidRPr="00BC4224">
        <w:rPr>
          <w:b/>
        </w:rPr>
        <w:t>Manage Pollutants</w:t>
      </w:r>
      <w:r w:rsidRPr="00BC4224">
        <w:t xml:space="preserve"> window. The window should look like this:</w:t>
      </w:r>
    </w:p>
    <w:p w14:paraId="183A13BF" w14:textId="53BE719E" w:rsidR="00290C43" w:rsidRPr="00BC4224" w:rsidRDefault="004956BD" w:rsidP="004956BD">
      <w:pPr>
        <w:pStyle w:val="Body"/>
        <w:jc w:val="center"/>
      </w:pPr>
      <w:r>
        <w:rPr>
          <w:noProof/>
        </w:rPr>
        <w:drawing>
          <wp:inline distT="0" distB="0" distL="0" distR="0" wp14:anchorId="255BCEFB" wp14:editId="47604832">
            <wp:extent cx="4041775" cy="282257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41775" cy="2822575"/>
                    </a:xfrm>
                    <a:prstGeom prst="rect">
                      <a:avLst/>
                    </a:prstGeom>
                    <a:noFill/>
                  </pic:spPr>
                </pic:pic>
              </a:graphicData>
            </a:graphic>
          </wp:inline>
        </w:drawing>
      </w:r>
    </w:p>
    <w:p w14:paraId="183A13C0" w14:textId="77777777" w:rsidR="00290C43" w:rsidRPr="00BC4224" w:rsidRDefault="00290C43" w:rsidP="00760568">
      <w:pPr>
        <w:pStyle w:val="bullet"/>
      </w:pPr>
      <w:r w:rsidRPr="00BC4224">
        <w:t xml:space="preserve">Click </w:t>
      </w:r>
      <w:r w:rsidRPr="00BC4224">
        <w:rPr>
          <w:i/>
        </w:rPr>
        <w:t>OK</w:t>
      </w:r>
      <w:r w:rsidRPr="00BC4224">
        <w:t xml:space="preserve"> to close the </w:t>
      </w:r>
      <w:r w:rsidRPr="00BC4224">
        <w:rPr>
          <w:b/>
        </w:rPr>
        <w:t>Manage Pollutants</w:t>
      </w:r>
      <w:r w:rsidRPr="00BC4224">
        <w:t xml:space="preserve"> window. </w:t>
      </w:r>
    </w:p>
    <w:p w14:paraId="183A13C5" w14:textId="5038BAC1" w:rsidR="00C20FE0" w:rsidRPr="00BC4224" w:rsidRDefault="00F04B69" w:rsidP="009910D0">
      <w:pPr>
        <w:pStyle w:val="Body"/>
      </w:pPr>
      <w:r w:rsidRPr="00BC4224">
        <w:rPr>
          <w:i/>
          <w:u w:val="single"/>
        </w:rPr>
        <w:t>Optional:</w:t>
      </w:r>
      <w:r w:rsidRPr="00BC4224">
        <w:t xml:space="preserve"> </w:t>
      </w:r>
      <w:r w:rsidR="00756389" w:rsidRPr="00756389">
        <w:t xml:space="preserve">You can go through the same steps as above to add other pollutants as needed (you may find it helpful to review the pollutant definitions in the </w:t>
      </w:r>
      <w:r w:rsidR="00756389" w:rsidRPr="004956BD">
        <w:rPr>
          <w:i/>
        </w:rPr>
        <w:t>United States Setup</w:t>
      </w:r>
      <w:r w:rsidR="00756389" w:rsidRPr="00756389">
        <w:t xml:space="preserve">). Note that you can use </w:t>
      </w:r>
      <w:r w:rsidR="00756389" w:rsidRPr="00756389">
        <w:lastRenderedPageBreak/>
        <w:t>other observation types (e.g., hourly) and metrics (e.g., D1HourMax, D8HourMax, seasonal metrics). However, your pollutant definition must match available monitoring or model data for your area of interest as well as the metric utilized in your chosen health impact function</w:t>
      </w:r>
    </w:p>
    <w:p w14:paraId="2D2C8999" w14:textId="77777777" w:rsidR="00A8391D" w:rsidRPr="00BC4224" w:rsidRDefault="00A8391D" w:rsidP="009910D0">
      <w:pPr>
        <w:pStyle w:val="Body"/>
        <w:rPr>
          <w:b/>
          <w:u w:val="single"/>
        </w:rPr>
      </w:pPr>
      <w:r w:rsidRPr="00BC4224">
        <w:rPr>
          <w:b/>
          <w:u w:val="single"/>
        </w:rPr>
        <w:t xml:space="preserve">Question for Students </w:t>
      </w:r>
    </w:p>
    <w:p w14:paraId="183A13C6" w14:textId="033E0A0F" w:rsidR="00962E23" w:rsidRPr="00BC4224" w:rsidRDefault="00962E23" w:rsidP="00072FEB">
      <w:pPr>
        <w:pStyle w:val="Body"/>
        <w:rPr>
          <w:b/>
        </w:rPr>
      </w:pPr>
      <w:r w:rsidRPr="00BC4224">
        <w:rPr>
          <w:b/>
        </w:rPr>
        <w:t xml:space="preserve">What is the difference between a pollutant and a metric? </w:t>
      </w:r>
    </w:p>
    <w:p w14:paraId="183A13C7" w14:textId="1972816F" w:rsidR="00C20FE0" w:rsidRPr="00BC4224" w:rsidRDefault="00B872BE" w:rsidP="004956BD">
      <w:pPr>
        <w:pStyle w:val="Heading2"/>
        <w:ind w:left="0" w:firstLine="0"/>
      </w:pPr>
      <w:bookmarkStart w:id="34" w:name="_Toc481495900"/>
      <w:bookmarkStart w:id="35" w:name="_Toc955309"/>
      <w:r w:rsidRPr="00BC4224">
        <w:rPr>
          <w:rFonts w:asciiTheme="minorHAnsi" w:hAnsiTheme="minorHAnsi"/>
          <w:noProof/>
        </w:rPr>
        <mc:AlternateContent>
          <mc:Choice Requires="wps">
            <w:drawing>
              <wp:anchor distT="0" distB="0" distL="114300" distR="114300" simplePos="0" relativeHeight="251729920" behindDoc="0" locked="0" layoutInCell="1" allowOverlap="1" wp14:anchorId="2548D236" wp14:editId="6C6A52F3">
                <wp:simplePos x="0" y="0"/>
                <wp:positionH relativeFrom="column">
                  <wp:posOffset>19050</wp:posOffset>
                </wp:positionH>
                <wp:positionV relativeFrom="paragraph">
                  <wp:posOffset>409575</wp:posOffset>
                </wp:positionV>
                <wp:extent cx="6057900" cy="990600"/>
                <wp:effectExtent l="0" t="0" r="19050" b="19050"/>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chemeClr val="accent1"/>
                          </a:solidFill>
                          <a:prstDash val="solid"/>
                        </a:ln>
                        <a:effectLst/>
                      </wps:spPr>
                      <wps:txbx>
                        <w:txbxContent>
                          <w:p w14:paraId="30234959" w14:textId="3DCED054" w:rsidR="004956BD" w:rsidRPr="00B872BE" w:rsidRDefault="004956BD"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w:t>
                            </w:r>
                            <w:r>
                              <w:rPr>
                                <w:sz w:val="20"/>
                                <w:szCs w:val="20"/>
                              </w:rPr>
                              <w:t xml:space="preserve"> </w:t>
                            </w:r>
                            <w:r w:rsidRPr="00B872BE">
                              <w:rPr>
                                <w:sz w:val="20"/>
                                <w:szCs w:val="20"/>
                              </w:rPr>
                              <w:t>This exercise will use monitor data, so continue with the steps that follow.</w:t>
                            </w:r>
                          </w:p>
                          <w:p w14:paraId="3AD50069" w14:textId="77777777" w:rsidR="004956BD" w:rsidRPr="001E6290" w:rsidRDefault="004956BD"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9" o:spid="_x0000_s1029" style="position:absolute;margin-left:1.5pt;margin-top:32.25pt;width:477pt;height:7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" filled="f" strokecolor="#4f81bd [3204]">
                <v:textbox>
                  <w:txbxContent>
                    <w:p w14:paraId="30234959" w14:textId="3DCED054" w:rsidR="004956BD" w:rsidRPr="00B872BE" w:rsidRDefault="004956BD"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w:t>
                      </w:r>
                      <w:r>
                        <w:rPr>
                          <w:sz w:val="20"/>
                          <w:szCs w:val="20"/>
                        </w:rPr>
                        <w:t xml:space="preserve"> </w:t>
                      </w:r>
                      <w:r w:rsidRPr="00B872BE">
                        <w:rPr>
                          <w:sz w:val="20"/>
                          <w:szCs w:val="20"/>
                        </w:rPr>
                        <w:t>This exercise will use monitor data, so continue with the steps that follow.</w:t>
                      </w:r>
                    </w:p>
                    <w:p w14:paraId="3AD50069" w14:textId="77777777" w:rsidR="004956BD" w:rsidRPr="001E6290" w:rsidRDefault="004956BD" w:rsidP="00B872BE">
                      <w:pPr>
                        <w:jc w:val="center"/>
                        <w:rPr>
                          <w:rFonts w:asciiTheme="majorHAnsi" w:hAnsiTheme="majorHAnsi"/>
                        </w:rPr>
                      </w:pPr>
                    </w:p>
                  </w:txbxContent>
                </v:textbox>
                <w10:wrap type="square"/>
              </v:roundrect>
            </w:pict>
          </mc:Fallback>
        </mc:AlternateContent>
      </w:r>
      <w:r w:rsidR="0086372D" w:rsidRPr="00BC4224">
        <w:t>3.3</w:t>
      </w:r>
      <w:r w:rsidR="00512E84" w:rsidRPr="00BC4224">
        <w:t xml:space="preserve">. </w:t>
      </w:r>
      <w:r w:rsidR="009910D0" w:rsidRPr="00BC4224">
        <w:tab/>
      </w:r>
      <w:r w:rsidR="00512E84" w:rsidRPr="00BC4224">
        <w:t>Add Pollutant Data</w:t>
      </w:r>
      <w:bookmarkEnd w:id="34"/>
      <w:bookmarkEnd w:id="35"/>
    </w:p>
    <w:p w14:paraId="5235912F" w14:textId="2E830DB1" w:rsidR="00651C14" w:rsidRPr="00BC4224" w:rsidRDefault="00651C14" w:rsidP="009910D0">
      <w:pPr>
        <w:pStyle w:val="Body"/>
        <w:rPr>
          <w:noProof/>
        </w:rPr>
      </w:pPr>
    </w:p>
    <w:p w14:paraId="0DFD5793" w14:textId="77777777" w:rsidR="00B25F66" w:rsidRPr="00BC4224" w:rsidRDefault="00F022B9" w:rsidP="009910D0">
      <w:pPr>
        <w:pStyle w:val="Body"/>
        <w:rPr>
          <w:noProof/>
        </w:rPr>
      </w:pPr>
      <w:r w:rsidRPr="00BC4224">
        <w:rPr>
          <w:noProof/>
        </w:rPr>
        <w:t xml:space="preserve">Locate the file that contains information from </w:t>
      </w:r>
      <w:r w:rsidR="00F63C5D" w:rsidRPr="00BC4224">
        <w:rPr>
          <w:noProof/>
        </w:rPr>
        <w:t>Santiago</w:t>
      </w:r>
      <w:r w:rsidRPr="00BC4224">
        <w:rPr>
          <w:noProof/>
        </w:rPr>
        <w:t xml:space="preserve">’s air quality monitors </w:t>
      </w:r>
      <w:r w:rsidR="00121B32" w:rsidRPr="00BC4224">
        <w:rPr>
          <w:noProof/>
        </w:rPr>
        <w:t>(</w:t>
      </w:r>
      <w:r w:rsidR="00E06734" w:rsidRPr="00BC4224">
        <w:rPr>
          <w:noProof/>
        </w:rPr>
        <w:t>“</w:t>
      </w:r>
      <w:r w:rsidR="00F63C5D" w:rsidRPr="00BC4224">
        <w:rPr>
          <w:noProof/>
        </w:rPr>
        <w:t>Santiago_Monitors_PM25</w:t>
      </w:r>
      <w:r w:rsidR="005F50DE" w:rsidRPr="00BC4224">
        <w:rPr>
          <w:noProof/>
        </w:rPr>
        <w:t>_2009</w:t>
      </w:r>
      <w:r w:rsidR="00121B32" w:rsidRPr="00BC4224">
        <w:rPr>
          <w:noProof/>
        </w:rPr>
        <w:t>.csv</w:t>
      </w:r>
      <w:r w:rsidR="00E06734" w:rsidRPr="00BC4224">
        <w:rPr>
          <w:noProof/>
        </w:rPr>
        <w:t>”</w:t>
      </w:r>
      <w:r w:rsidR="00121B32" w:rsidRPr="00BC4224">
        <w:rPr>
          <w:noProof/>
        </w:rPr>
        <w:t>)</w:t>
      </w:r>
      <w:r w:rsidR="00121B32" w:rsidRPr="00BC4224">
        <w:rPr>
          <w:noProof/>
          <w:color w:val="FF0000"/>
        </w:rPr>
        <w:t xml:space="preserve"> </w:t>
      </w:r>
      <w:r w:rsidRPr="00BC4224">
        <w:rPr>
          <w:noProof/>
        </w:rPr>
        <w:t>and open it in Excel or a text editor. You will see eight variables in the file: Monitor Name, Monitor Description, Latitude, Longitude, Metric, Seasonal Metric, Statistic, and Values. Monitor Name, Latitude, Longitude and Values must have values for BenMAP</w:t>
      </w:r>
      <w:r w:rsidR="007D0493" w:rsidRPr="00BC4224">
        <w:rPr>
          <w:noProof/>
        </w:rPr>
        <w:t>-CE</w:t>
      </w:r>
      <w:r w:rsidRPr="00BC4224">
        <w:rPr>
          <w:noProof/>
        </w:rPr>
        <w:t xml:space="preserve"> to be able to use the file.</w:t>
      </w:r>
      <w:r w:rsidR="00B25F66" w:rsidRPr="00BC4224">
        <w:rPr>
          <w:noProof/>
        </w:rPr>
        <w:t xml:space="preserve"> The “Values” variable contains a string of comma separated values enclosed by quotation marks. Missing values are signified with a period ('.').</w:t>
      </w:r>
      <w:r w:rsidRPr="00BC4224">
        <w:rPr>
          <w:noProof/>
        </w:rPr>
        <w:t xml:space="preserve"> </w:t>
      </w:r>
    </w:p>
    <w:p w14:paraId="183A13CD" w14:textId="1DED4C18" w:rsidR="00EA2B8D" w:rsidRPr="00BC4224" w:rsidRDefault="00B25F66" w:rsidP="009910D0">
      <w:pPr>
        <w:pStyle w:val="Body"/>
        <w:rPr>
          <w:noProof/>
        </w:rPr>
      </w:pPr>
      <w:r w:rsidRPr="00BC4224">
        <w:rPr>
          <w:noProof/>
        </w:rPr>
        <w:t>This file has multiple values for each monitor corresponding to daily (D24HourMean) PM2.5 concentrations. The “Values” field can have one or multiple values for each monitor, corresponding to an annual statistic, or seasonal, daily, or hourly metrics.</w:t>
      </w:r>
      <w:r w:rsidRPr="00BC4224">
        <w:rPr>
          <w:color w:val="1F497D"/>
        </w:rPr>
        <w:t xml:space="preserve"> </w:t>
      </w:r>
      <w:r w:rsidR="003601F4" w:rsidRPr="00BC4224">
        <w:rPr>
          <w:noProof/>
        </w:rPr>
        <w:t xml:space="preserve">The </w:t>
      </w:r>
      <w:r w:rsidR="00F63C5D" w:rsidRPr="00BC4224">
        <w:rPr>
          <w:noProof/>
        </w:rPr>
        <w:t>Santiago</w:t>
      </w:r>
      <w:r w:rsidR="003601F4" w:rsidRPr="00BC4224">
        <w:rPr>
          <w:noProof/>
        </w:rPr>
        <w:t xml:space="preserve"> pollution monitor file is shown below.</w:t>
      </w:r>
    </w:p>
    <w:p w14:paraId="4A0DB49A" w14:textId="5E792A11" w:rsidR="009910D0" w:rsidRPr="00BC4224" w:rsidRDefault="009910D0" w:rsidP="009910D0">
      <w:pPr>
        <w:pStyle w:val="Body"/>
        <w:rPr>
          <w:noProof/>
        </w:rPr>
      </w:pPr>
      <w:r w:rsidRPr="00BC4224">
        <w:rPr>
          <w:noProof/>
        </w:rPr>
        <w:drawing>
          <wp:anchor distT="0" distB="0" distL="114300" distR="114300" simplePos="0" relativeHeight="251695104" behindDoc="0" locked="0" layoutInCell="1" allowOverlap="1" wp14:anchorId="206EB885" wp14:editId="45FD1383">
            <wp:simplePos x="0" y="0"/>
            <wp:positionH relativeFrom="column">
              <wp:posOffset>21590</wp:posOffset>
            </wp:positionH>
            <wp:positionV relativeFrom="paragraph">
              <wp:posOffset>36830</wp:posOffset>
            </wp:positionV>
            <wp:extent cx="5943600" cy="156464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1564640"/>
                    </a:xfrm>
                    <a:prstGeom prst="rect">
                      <a:avLst/>
                    </a:prstGeom>
                  </pic:spPr>
                </pic:pic>
              </a:graphicData>
            </a:graphic>
            <wp14:sizeRelH relativeFrom="page">
              <wp14:pctWidth>0</wp14:pctWidth>
            </wp14:sizeRelH>
            <wp14:sizeRelV relativeFrom="page">
              <wp14:pctHeight>0</wp14:pctHeight>
            </wp14:sizeRelV>
          </wp:anchor>
        </w:drawing>
      </w:r>
    </w:p>
    <w:p w14:paraId="0AD656BC" w14:textId="77777777" w:rsidR="009910D0" w:rsidRPr="00BC4224" w:rsidRDefault="009910D0" w:rsidP="009910D0">
      <w:pPr>
        <w:pStyle w:val="Body"/>
        <w:rPr>
          <w:noProof/>
        </w:rPr>
      </w:pPr>
    </w:p>
    <w:p w14:paraId="5BCA1528" w14:textId="3259813A" w:rsidR="009910D0" w:rsidRPr="00BC4224" w:rsidRDefault="009910D0" w:rsidP="009910D0">
      <w:pPr>
        <w:pStyle w:val="Body"/>
        <w:rPr>
          <w:noProof/>
        </w:rPr>
      </w:pPr>
    </w:p>
    <w:p w14:paraId="729A7579" w14:textId="77777777" w:rsidR="009910D0" w:rsidRPr="00BC4224" w:rsidRDefault="009910D0" w:rsidP="009910D0">
      <w:pPr>
        <w:pStyle w:val="Body"/>
        <w:rPr>
          <w:noProof/>
        </w:rPr>
      </w:pPr>
    </w:p>
    <w:p w14:paraId="2A9989E9" w14:textId="2EBF67D6" w:rsidR="009910D0" w:rsidRPr="00BC4224" w:rsidRDefault="00B872BE" w:rsidP="009910D0">
      <w:pPr>
        <w:pStyle w:val="Body"/>
        <w:rPr>
          <w:noProof/>
        </w:rPr>
      </w:pPr>
      <w:r w:rsidRPr="00BC4224">
        <w:rPr>
          <w:rFonts w:asciiTheme="minorHAnsi" w:eastAsiaTheme="minorHAnsi" w:hAnsiTheme="minorHAnsi" w:cstheme="minorBidi"/>
          <w:b/>
          <w:noProof/>
        </w:rPr>
        <mc:AlternateContent>
          <mc:Choice Requires="wps">
            <w:drawing>
              <wp:anchor distT="0" distB="0" distL="114300" distR="114300" simplePos="0" relativeHeight="251731968" behindDoc="0" locked="0" layoutInCell="1" allowOverlap="1" wp14:anchorId="5DD37DE2" wp14:editId="18E25D56">
                <wp:simplePos x="0" y="0"/>
                <wp:positionH relativeFrom="column">
                  <wp:posOffset>-71120</wp:posOffset>
                </wp:positionH>
                <wp:positionV relativeFrom="paragraph">
                  <wp:posOffset>480060</wp:posOffset>
                </wp:positionV>
                <wp:extent cx="6143625" cy="1019175"/>
                <wp:effectExtent l="0" t="0" r="28575" b="28575"/>
                <wp:wrapSquare wrapText="bothSides"/>
                <wp:docPr id="40" name="Rounded Rectangle 40"/>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7527F5C1" w14:textId="78CDADCB" w:rsidR="004956BD" w:rsidRPr="00B872BE" w:rsidRDefault="004956BD"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30" style="position:absolute;margin-left:-5.6pt;margin-top:37.8pt;width:483.75pt;height:80.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" filled="f" strokecolor="#4f81bd [3204]">
                <v:textbox>
                  <w:txbxContent>
                    <w:p w14:paraId="7527F5C1" w14:textId="78CDADCB" w:rsidR="004956BD" w:rsidRPr="00B872BE" w:rsidRDefault="004956BD"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v:textbox>
                <w10:wrap type="square"/>
              </v:roundrect>
            </w:pict>
          </mc:Fallback>
        </mc:AlternateContent>
      </w:r>
    </w:p>
    <w:p w14:paraId="1AEE5BDA" w14:textId="77777777" w:rsidR="00B872BE" w:rsidRPr="00BC4224" w:rsidRDefault="00B872BE" w:rsidP="009910D0">
      <w:pPr>
        <w:pStyle w:val="Body"/>
        <w:rPr>
          <w:noProof/>
        </w:rPr>
      </w:pPr>
    </w:p>
    <w:p w14:paraId="183A13D0" w14:textId="6C62BA00" w:rsidR="00907B24" w:rsidRPr="00BC4224" w:rsidRDefault="00F022B9" w:rsidP="009910D0">
      <w:pPr>
        <w:pStyle w:val="Body"/>
        <w:rPr>
          <w:noProof/>
        </w:rPr>
      </w:pPr>
      <w:r w:rsidRPr="00BC4224">
        <w:rPr>
          <w:noProof/>
        </w:rPr>
        <w:t>Close the</w:t>
      </w:r>
      <w:r w:rsidR="00E06734" w:rsidRPr="00BC4224">
        <w:rPr>
          <w:noProof/>
        </w:rPr>
        <w:t xml:space="preserve"> “</w:t>
      </w:r>
      <w:r w:rsidR="00F63C5D" w:rsidRPr="00BC4224">
        <w:rPr>
          <w:noProof/>
        </w:rPr>
        <w:t>Santiago_Monitors_PM25</w:t>
      </w:r>
      <w:r w:rsidR="00E95CC9" w:rsidRPr="00BC4224">
        <w:rPr>
          <w:noProof/>
        </w:rPr>
        <w:t>_2009</w:t>
      </w:r>
      <w:r w:rsidR="00E06734" w:rsidRPr="00BC4224">
        <w:rPr>
          <w:noProof/>
        </w:rPr>
        <w:t>.csv”</w:t>
      </w:r>
      <w:r w:rsidR="00E22FBF">
        <w:rPr>
          <w:noProof/>
          <w:color w:val="FF0000"/>
        </w:rPr>
        <w:t xml:space="preserve"> </w:t>
      </w:r>
      <w:r w:rsidRPr="00BC4224">
        <w:rPr>
          <w:noProof/>
        </w:rPr>
        <w:t xml:space="preserve">file </w:t>
      </w:r>
      <w:r w:rsidR="00907B24" w:rsidRPr="00BC4224">
        <w:rPr>
          <w:noProof/>
        </w:rPr>
        <w:t xml:space="preserve">and </w:t>
      </w:r>
      <w:r w:rsidR="008227A2" w:rsidRPr="00BC4224">
        <w:rPr>
          <w:noProof/>
        </w:rPr>
        <w:t>use the steps below to add</w:t>
      </w:r>
      <w:r w:rsidR="00907B24" w:rsidRPr="00BC4224">
        <w:rPr>
          <w:noProof/>
        </w:rPr>
        <w:t xml:space="preserve"> it to BenMAP-CE. Make sure you are in the </w:t>
      </w:r>
      <w:r w:rsidR="00907B24" w:rsidRPr="00BC4224">
        <w:rPr>
          <w:b/>
          <w:noProof/>
        </w:rPr>
        <w:t>Modify Datasets</w:t>
      </w:r>
      <w:r w:rsidR="00907B24" w:rsidRPr="00BC4224">
        <w:rPr>
          <w:noProof/>
        </w:rPr>
        <w:t xml:space="preserve"> window and </w:t>
      </w:r>
      <w:r w:rsidR="00F63C5D" w:rsidRPr="00BC4224">
        <w:rPr>
          <w:i/>
          <w:noProof/>
        </w:rPr>
        <w:t>Santiago</w:t>
      </w:r>
      <w:r w:rsidR="00E22FBF">
        <w:rPr>
          <w:i/>
          <w:noProof/>
        </w:rPr>
        <w:t xml:space="preserve"> </w:t>
      </w:r>
      <w:r w:rsidR="00907B24" w:rsidRPr="00BC4224">
        <w:rPr>
          <w:noProof/>
        </w:rPr>
        <w:t xml:space="preserve">is selected in the </w:t>
      </w:r>
      <w:r w:rsidR="00907B24" w:rsidRPr="00BC4224">
        <w:rPr>
          <w:i/>
          <w:noProof/>
        </w:rPr>
        <w:t>Available Setups</w:t>
      </w:r>
      <w:r w:rsidR="00907B24" w:rsidRPr="00BC4224">
        <w:rPr>
          <w:noProof/>
        </w:rPr>
        <w:t xml:space="preserve"> drop-down menu.</w:t>
      </w:r>
    </w:p>
    <w:p w14:paraId="183A13D1" w14:textId="77777777" w:rsidR="00907B24" w:rsidRPr="00BC4224" w:rsidRDefault="00907B24" w:rsidP="00760568">
      <w:pPr>
        <w:pStyle w:val="bullet"/>
        <w:rPr>
          <w:i/>
        </w:rPr>
      </w:pPr>
      <w:r w:rsidRPr="00BC4224">
        <w:t xml:space="preserve">Click the </w:t>
      </w:r>
      <w:r w:rsidRPr="00BC4224">
        <w:rPr>
          <w:i/>
        </w:rPr>
        <w:t>Manage</w:t>
      </w:r>
      <w:r w:rsidRPr="00BC4224">
        <w:t xml:space="preserve"> button under the </w:t>
      </w:r>
      <w:r w:rsidRPr="00BC4224">
        <w:rPr>
          <w:i/>
        </w:rPr>
        <w:t>Monitor Datasets</w:t>
      </w:r>
      <w:r w:rsidRPr="00BC4224">
        <w:t xml:space="preserve"> box. This will bring up the </w:t>
      </w:r>
      <w:r w:rsidRPr="00BC4224">
        <w:rPr>
          <w:b/>
        </w:rPr>
        <w:t>Manage</w:t>
      </w:r>
      <w:r w:rsidR="00290C43" w:rsidRPr="00BC4224">
        <w:rPr>
          <w:b/>
        </w:rPr>
        <w:t xml:space="preserve"> </w:t>
      </w:r>
      <w:r w:rsidRPr="00BC4224">
        <w:rPr>
          <w:b/>
        </w:rPr>
        <w:t>Monitor Datasets</w:t>
      </w:r>
      <w:r w:rsidRPr="00BC4224">
        <w:t xml:space="preserve"> window.</w:t>
      </w:r>
    </w:p>
    <w:p w14:paraId="183A13D2" w14:textId="77777777" w:rsidR="00907B24" w:rsidRPr="00BC4224" w:rsidRDefault="00907B24" w:rsidP="00760568">
      <w:pPr>
        <w:pStyle w:val="bullet"/>
        <w:rPr>
          <w:i/>
        </w:rPr>
      </w:pPr>
      <w:r w:rsidRPr="00BC4224">
        <w:t xml:space="preserve">Click the </w:t>
      </w:r>
      <w:r w:rsidRPr="00BC4224">
        <w:rPr>
          <w:i/>
        </w:rPr>
        <w:t>Add</w:t>
      </w:r>
      <w:r w:rsidRPr="00BC4224">
        <w:t xml:space="preserve"> button under the </w:t>
      </w:r>
      <w:r w:rsidRPr="00BC4224">
        <w:rPr>
          <w:i/>
        </w:rPr>
        <w:t>Available Datasets</w:t>
      </w:r>
      <w:r w:rsidRPr="00BC4224">
        <w:t xml:space="preserve"> box. This will bring up the </w:t>
      </w:r>
      <w:r w:rsidRPr="00BC4224">
        <w:rPr>
          <w:b/>
        </w:rPr>
        <w:t>Monitor</w:t>
      </w:r>
      <w:r w:rsidR="00290C43" w:rsidRPr="00BC4224">
        <w:rPr>
          <w:b/>
        </w:rPr>
        <w:t xml:space="preserve"> </w:t>
      </w:r>
      <w:r w:rsidRPr="00BC4224">
        <w:rPr>
          <w:b/>
        </w:rPr>
        <w:t>Dataset Definition</w:t>
      </w:r>
      <w:r w:rsidRPr="00BC4224">
        <w:t xml:space="preserve"> window.</w:t>
      </w:r>
    </w:p>
    <w:p w14:paraId="183A13D3" w14:textId="77777777" w:rsidR="00907B24" w:rsidRPr="00BC4224" w:rsidRDefault="009B4C3B" w:rsidP="00760568">
      <w:pPr>
        <w:pStyle w:val="bullet"/>
      </w:pPr>
      <w:r w:rsidRPr="00BC4224">
        <w:t xml:space="preserve">Name the dataset by </w:t>
      </w:r>
      <w:r w:rsidR="00907B24" w:rsidRPr="00BC4224">
        <w:t>enter</w:t>
      </w:r>
      <w:r w:rsidRPr="00BC4224">
        <w:t>ing</w:t>
      </w:r>
      <w:r w:rsidR="00907B24" w:rsidRPr="00BC4224">
        <w:t xml:space="preserve"> “</w:t>
      </w:r>
      <w:r w:rsidR="00F63C5D" w:rsidRPr="00BC4224">
        <w:t>Santiago</w:t>
      </w:r>
      <w:r w:rsidR="00907B24" w:rsidRPr="00BC4224">
        <w:t xml:space="preserve"> PM Monitors” in the </w:t>
      </w:r>
      <w:r w:rsidR="00907B24" w:rsidRPr="00BC4224">
        <w:rPr>
          <w:i/>
        </w:rPr>
        <w:t>Dataset Name</w:t>
      </w:r>
      <w:r w:rsidR="00907B24" w:rsidRPr="00BC4224">
        <w:t xml:space="preserve"> box</w:t>
      </w:r>
      <w:r w:rsidR="00290C43" w:rsidRPr="00BC4224">
        <w:t>.</w:t>
      </w:r>
    </w:p>
    <w:p w14:paraId="183A13D4" w14:textId="77777777" w:rsidR="00907B24" w:rsidRPr="00BC4224" w:rsidRDefault="00907B24" w:rsidP="00760568">
      <w:pPr>
        <w:pStyle w:val="bullet"/>
      </w:pPr>
      <w:r w:rsidRPr="00BC4224">
        <w:t xml:space="preserve">Use the Pollutant drop-down menu to select </w:t>
      </w:r>
      <w:r w:rsidRPr="00BC4224">
        <w:rPr>
          <w:i/>
        </w:rPr>
        <w:t>PM2.5</w:t>
      </w:r>
      <w:r w:rsidRPr="00BC4224">
        <w:t xml:space="preserve"> (the pollutant you defined in the previous st</w:t>
      </w:r>
      <w:r w:rsidR="00E06734" w:rsidRPr="00BC4224">
        <w:t>ep</w:t>
      </w:r>
      <w:r w:rsidRPr="00BC4224">
        <w:t>).</w:t>
      </w:r>
    </w:p>
    <w:p w14:paraId="183A13D5" w14:textId="77777777" w:rsidR="00907B24" w:rsidRPr="00BC4224" w:rsidRDefault="00907B24" w:rsidP="00760568">
      <w:pPr>
        <w:pStyle w:val="bullet"/>
      </w:pPr>
      <w:r w:rsidRPr="00BC4224">
        <w:t xml:space="preserve">In the </w:t>
      </w:r>
      <w:r w:rsidRPr="00BC4224">
        <w:rPr>
          <w:i/>
        </w:rPr>
        <w:t>Year</w:t>
      </w:r>
      <w:r w:rsidRPr="00BC4224">
        <w:t xml:space="preserve"> box, type </w:t>
      </w:r>
      <w:r w:rsidR="00E06734" w:rsidRPr="00BC4224">
        <w:t>“</w:t>
      </w:r>
      <w:r w:rsidRPr="00BC4224">
        <w:t>20</w:t>
      </w:r>
      <w:r w:rsidR="00E95CC9" w:rsidRPr="00BC4224">
        <w:t>09</w:t>
      </w:r>
      <w:r w:rsidR="00E06734" w:rsidRPr="00BC4224">
        <w:t>”</w:t>
      </w:r>
      <w:r w:rsidRPr="00BC4224">
        <w:t xml:space="preserve"> to indicate that </w:t>
      </w:r>
      <w:r w:rsidR="009B4C3B" w:rsidRPr="00BC4224">
        <w:t>the</w:t>
      </w:r>
      <w:r w:rsidR="00B910A9" w:rsidRPr="00BC4224">
        <w:t xml:space="preserve"> PM data are from the year </w:t>
      </w:r>
      <w:r w:rsidR="00827A13" w:rsidRPr="00BC4224">
        <w:t>2009</w:t>
      </w:r>
      <w:r w:rsidRPr="00BC4224">
        <w:t>.</w:t>
      </w:r>
    </w:p>
    <w:p w14:paraId="183A13D6" w14:textId="77777777" w:rsidR="00907B24" w:rsidRPr="00BC4224" w:rsidRDefault="00907B24" w:rsidP="00760568">
      <w:pPr>
        <w:pStyle w:val="bullet"/>
      </w:pPr>
      <w:r w:rsidRPr="00BC4224">
        <w:t xml:space="preserve">Click </w:t>
      </w:r>
      <w:r w:rsidRPr="00BC4224">
        <w:rPr>
          <w:i/>
        </w:rPr>
        <w:t>Load Data From File</w:t>
      </w:r>
      <w:r w:rsidRPr="00BC4224">
        <w:t xml:space="preserve"> and use the </w:t>
      </w:r>
      <w:r w:rsidRPr="00BC4224">
        <w:rPr>
          <w:i/>
        </w:rPr>
        <w:t>Browse</w:t>
      </w:r>
      <w:r w:rsidRPr="00BC4224">
        <w:t xml:space="preserve"> button to select the </w:t>
      </w:r>
      <w:r w:rsidR="00E06734" w:rsidRPr="00BC4224">
        <w:t>“</w:t>
      </w:r>
      <w:r w:rsidR="00E95CC9" w:rsidRPr="00BC4224">
        <w:t>Santiago_Monitors_PM25_2009</w:t>
      </w:r>
      <w:r w:rsidR="00416697" w:rsidRPr="00BC4224">
        <w:t>.csv</w:t>
      </w:r>
      <w:r w:rsidR="00E06734" w:rsidRPr="00BC4224">
        <w:t>”</w:t>
      </w:r>
      <w:r w:rsidR="00416697" w:rsidRPr="00BC4224">
        <w:t xml:space="preserve"> </w:t>
      </w:r>
      <w:r w:rsidRPr="00BC4224">
        <w:t xml:space="preserve">file. Click </w:t>
      </w:r>
      <w:r w:rsidRPr="00BC4224">
        <w:rPr>
          <w:i/>
        </w:rPr>
        <w:t>Open</w:t>
      </w:r>
      <w:r w:rsidRPr="00BC4224">
        <w:t>.</w:t>
      </w:r>
    </w:p>
    <w:p w14:paraId="183A13D7" w14:textId="22868338" w:rsidR="00907B24" w:rsidRPr="00BC4224" w:rsidRDefault="00907B24" w:rsidP="00760568">
      <w:pPr>
        <w:pStyle w:val="bullet"/>
      </w:pPr>
      <w:r w:rsidRPr="00BC4224">
        <w:t xml:space="preserve">Click </w:t>
      </w:r>
      <w:r w:rsidRPr="00BC4224">
        <w:rPr>
          <w:i/>
        </w:rPr>
        <w:t>Validate</w:t>
      </w:r>
      <w:r w:rsidRPr="00BC4224">
        <w:t xml:space="preserve"> to run </w:t>
      </w:r>
      <w:r w:rsidR="009B4C3B" w:rsidRPr="00BC4224">
        <w:t xml:space="preserve">the </w:t>
      </w:r>
      <w:r w:rsidRPr="00BC4224">
        <w:t>validation tool.</w:t>
      </w:r>
      <w:r w:rsidR="009B4C3B" w:rsidRPr="00BC4224">
        <w:t xml:space="preserve"> This ensures that the data are in a format acceptable for BenMAP</w:t>
      </w:r>
      <w:r w:rsidR="007D0493" w:rsidRPr="00BC4224">
        <w:t>-CE</w:t>
      </w:r>
      <w:r w:rsidR="009B4C3B" w:rsidRPr="00BC4224">
        <w:t>.</w:t>
      </w:r>
      <w:r w:rsidRPr="00BC4224">
        <w:t xml:space="preserve"> </w:t>
      </w:r>
      <w:r w:rsidR="009B4C3B" w:rsidRPr="00BC4224">
        <w:t xml:space="preserve">This will open the </w:t>
      </w:r>
      <w:r w:rsidR="009B4C3B" w:rsidRPr="00BC4224">
        <w:rPr>
          <w:b/>
        </w:rPr>
        <w:t>Validating Data I</w:t>
      </w:r>
      <w:r w:rsidRPr="00BC4224">
        <w:rPr>
          <w:b/>
        </w:rPr>
        <w:t>mport</w:t>
      </w:r>
      <w:r w:rsidRPr="00BC4224">
        <w:t xml:space="preserve"> </w:t>
      </w:r>
      <w:r w:rsidR="009B4C3B" w:rsidRPr="00BC4224">
        <w:t>window.</w:t>
      </w:r>
    </w:p>
    <w:p w14:paraId="183A13D8" w14:textId="77777777" w:rsidR="00907B24" w:rsidRPr="00BC4224" w:rsidRDefault="00907B24" w:rsidP="00760568">
      <w:pPr>
        <w:pStyle w:val="bullet"/>
      </w:pPr>
      <w:r w:rsidRPr="00BC4224">
        <w:t xml:space="preserve">Confirm that there were 0 errors and 0 warnings. Click </w:t>
      </w:r>
      <w:r w:rsidRPr="00BC4224">
        <w:rPr>
          <w:i/>
        </w:rPr>
        <w:t>OK</w:t>
      </w:r>
      <w:r w:rsidRPr="00BC4224">
        <w:t xml:space="preserve"> to close validation results.</w:t>
      </w:r>
      <w:r w:rsidR="00E06734" w:rsidRPr="00BC4224">
        <w:t xml:space="preserve"> If BenMAP</w:t>
      </w:r>
      <w:r w:rsidR="007D0493" w:rsidRPr="00BC4224">
        <w:t>-CE</w:t>
      </w:r>
      <w:r w:rsidR="00E06734" w:rsidRPr="00BC4224">
        <w:t xml:space="preserve"> has found errors in the validation step, details about those errors will be provided for you to make changes to the data file. </w:t>
      </w:r>
    </w:p>
    <w:p w14:paraId="183A13D9" w14:textId="77777777" w:rsidR="00907B24" w:rsidRPr="00BC4224" w:rsidRDefault="00907B24" w:rsidP="00760568">
      <w:pPr>
        <w:pStyle w:val="bullet"/>
      </w:pPr>
      <w:r w:rsidRPr="00BC4224">
        <w:t xml:space="preserve">Click </w:t>
      </w:r>
      <w:r w:rsidRPr="00BC4224">
        <w:rPr>
          <w:i/>
        </w:rPr>
        <w:t>OK</w:t>
      </w:r>
      <w:r w:rsidRPr="00BC4224">
        <w:t xml:space="preserve"> in the </w:t>
      </w:r>
      <w:r w:rsidRPr="00BC4224">
        <w:rPr>
          <w:b/>
        </w:rPr>
        <w:t>Load Monitor Dataset</w:t>
      </w:r>
      <w:r w:rsidRPr="00BC4224">
        <w:t xml:space="preserve"> window.</w:t>
      </w:r>
    </w:p>
    <w:p w14:paraId="07F29C70" w14:textId="596182E4" w:rsidR="003D3E5F" w:rsidRDefault="00907B24" w:rsidP="004956BD">
      <w:pPr>
        <w:pStyle w:val="bullet"/>
      </w:pPr>
      <w:r w:rsidRPr="00BC4224">
        <w:t xml:space="preserve">Click </w:t>
      </w:r>
      <w:r w:rsidRPr="00BC4224">
        <w:rPr>
          <w:i/>
        </w:rPr>
        <w:t>Yes</w:t>
      </w:r>
      <w:r w:rsidRPr="00BC4224">
        <w:t xml:space="preserve"> when prompted to “Save this fil</w:t>
      </w:r>
      <w:r w:rsidR="00827A13" w:rsidRPr="00BC4224">
        <w:t>e associated with PM2.5 and 2009</w:t>
      </w:r>
      <w:r w:rsidRPr="00BC4224">
        <w:t>.”</w:t>
      </w:r>
    </w:p>
    <w:p w14:paraId="183A13DB" w14:textId="45E16C4A" w:rsidR="00DB26E2" w:rsidRPr="00BC4224" w:rsidRDefault="00907B24" w:rsidP="004956BD">
      <w:pPr>
        <w:pStyle w:val="bullet"/>
        <w:keepNext/>
      </w:pPr>
      <w:r w:rsidRPr="00BC4224">
        <w:lastRenderedPageBreak/>
        <w:t xml:space="preserve">Confirm that </w:t>
      </w:r>
      <w:r w:rsidRPr="00BC4224">
        <w:rPr>
          <w:i/>
        </w:rPr>
        <w:t>PM2.5</w:t>
      </w:r>
      <w:r w:rsidRPr="00BC4224">
        <w:t xml:space="preserve"> is listed in the </w:t>
      </w:r>
      <w:r w:rsidRPr="00BC4224">
        <w:rPr>
          <w:i/>
        </w:rPr>
        <w:t>Dataset Contents</w:t>
      </w:r>
      <w:r w:rsidRPr="00BC4224">
        <w:t xml:space="preserve"> box.</w:t>
      </w:r>
      <w:r w:rsidR="00DB26E2" w:rsidRPr="00BC4224">
        <w:t xml:space="preserve"> The window should look like this:</w:t>
      </w:r>
    </w:p>
    <w:p w14:paraId="183A13DC" w14:textId="4D31F5E1" w:rsidR="00DB26E2" w:rsidRPr="00BC4224" w:rsidRDefault="00327722" w:rsidP="004956BD">
      <w:pPr>
        <w:pStyle w:val="Body"/>
        <w:keepNext/>
      </w:pPr>
      <w:r w:rsidRPr="00BC4224">
        <w:rPr>
          <w:noProof/>
        </w:rPr>
        <w:drawing>
          <wp:anchor distT="0" distB="0" distL="114300" distR="114300" simplePos="0" relativeHeight="251696128" behindDoc="0" locked="0" layoutInCell="1" allowOverlap="1" wp14:anchorId="5988DAA6" wp14:editId="234F7F5F">
            <wp:simplePos x="0" y="0"/>
            <wp:positionH relativeFrom="column">
              <wp:posOffset>2075020</wp:posOffset>
            </wp:positionH>
            <wp:positionV relativeFrom="paragraph">
              <wp:posOffset>38735</wp:posOffset>
            </wp:positionV>
            <wp:extent cx="2269809" cy="3679371"/>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2269809" cy="3679371"/>
                    </a:xfrm>
                    <a:prstGeom prst="rect">
                      <a:avLst/>
                    </a:prstGeom>
                  </pic:spPr>
                </pic:pic>
              </a:graphicData>
            </a:graphic>
            <wp14:sizeRelH relativeFrom="page">
              <wp14:pctWidth>0</wp14:pctWidth>
            </wp14:sizeRelH>
            <wp14:sizeRelV relativeFrom="page">
              <wp14:pctHeight>0</wp14:pctHeight>
            </wp14:sizeRelV>
          </wp:anchor>
        </w:drawing>
      </w:r>
    </w:p>
    <w:p w14:paraId="7EBBC27D" w14:textId="77777777" w:rsidR="009910D0" w:rsidRPr="00BC4224" w:rsidRDefault="009910D0" w:rsidP="004956BD">
      <w:pPr>
        <w:pStyle w:val="Body"/>
        <w:keepNext/>
      </w:pPr>
    </w:p>
    <w:p w14:paraId="04213265" w14:textId="77777777" w:rsidR="009910D0" w:rsidRPr="00BC4224" w:rsidRDefault="009910D0" w:rsidP="004956BD">
      <w:pPr>
        <w:pStyle w:val="Body"/>
        <w:keepNext/>
      </w:pPr>
    </w:p>
    <w:p w14:paraId="0896FF46" w14:textId="2B7F4976" w:rsidR="009910D0" w:rsidRPr="00BC4224" w:rsidRDefault="009910D0" w:rsidP="004956BD">
      <w:pPr>
        <w:pStyle w:val="Body"/>
        <w:keepNext/>
      </w:pPr>
    </w:p>
    <w:p w14:paraId="23CBC4D9" w14:textId="77777777" w:rsidR="009910D0" w:rsidRPr="00BC4224" w:rsidRDefault="009910D0" w:rsidP="004956BD">
      <w:pPr>
        <w:pStyle w:val="Body"/>
        <w:keepNext/>
      </w:pPr>
    </w:p>
    <w:p w14:paraId="5B4B76F2" w14:textId="77777777" w:rsidR="009910D0" w:rsidRPr="00BC4224" w:rsidRDefault="009910D0" w:rsidP="004956BD">
      <w:pPr>
        <w:pStyle w:val="Body"/>
        <w:keepNext/>
      </w:pPr>
    </w:p>
    <w:p w14:paraId="791F1201" w14:textId="77777777" w:rsidR="009910D0" w:rsidRPr="00BC4224" w:rsidRDefault="009910D0" w:rsidP="009910D0">
      <w:pPr>
        <w:pStyle w:val="Body"/>
      </w:pPr>
    </w:p>
    <w:p w14:paraId="3802A660" w14:textId="77777777" w:rsidR="009910D0" w:rsidRPr="00BC4224" w:rsidRDefault="009910D0" w:rsidP="009910D0">
      <w:pPr>
        <w:pStyle w:val="Body"/>
      </w:pPr>
    </w:p>
    <w:p w14:paraId="58B58E02" w14:textId="77777777" w:rsidR="009910D0" w:rsidRPr="00BC4224" w:rsidRDefault="009910D0" w:rsidP="009910D0">
      <w:pPr>
        <w:pStyle w:val="Body"/>
      </w:pPr>
    </w:p>
    <w:p w14:paraId="4815DA76" w14:textId="77777777" w:rsidR="009910D0" w:rsidRPr="00BC4224" w:rsidRDefault="009910D0" w:rsidP="009910D0">
      <w:pPr>
        <w:pStyle w:val="Body"/>
      </w:pPr>
    </w:p>
    <w:p w14:paraId="096AC4C0" w14:textId="77777777" w:rsidR="009910D0" w:rsidRPr="00BC4224" w:rsidRDefault="009910D0" w:rsidP="009910D0">
      <w:pPr>
        <w:pStyle w:val="Body"/>
      </w:pPr>
    </w:p>
    <w:p w14:paraId="600AB218" w14:textId="77777777" w:rsidR="009910D0" w:rsidRPr="00BC4224" w:rsidRDefault="009910D0" w:rsidP="009910D0">
      <w:pPr>
        <w:pStyle w:val="Body"/>
      </w:pPr>
    </w:p>
    <w:p w14:paraId="183A13DD" w14:textId="77777777" w:rsidR="00F022B9" w:rsidRPr="00BC4224" w:rsidRDefault="00907B24" w:rsidP="00760568">
      <w:pPr>
        <w:pStyle w:val="bullet"/>
      </w:pPr>
      <w:r w:rsidRPr="00BC4224">
        <w:t xml:space="preserve">Click </w:t>
      </w:r>
      <w:r w:rsidRPr="00BC4224">
        <w:rPr>
          <w:i/>
        </w:rPr>
        <w:t>OK</w:t>
      </w:r>
      <w:r w:rsidRPr="00BC4224">
        <w:t xml:space="preserve"> to close the </w:t>
      </w:r>
      <w:r w:rsidRPr="00BC4224">
        <w:rPr>
          <w:b/>
        </w:rPr>
        <w:t>Monitor Dataset Definition</w:t>
      </w:r>
      <w:r w:rsidRPr="00BC4224">
        <w:t xml:space="preserve"> window</w:t>
      </w:r>
      <w:r w:rsidR="00517837" w:rsidRPr="00BC4224">
        <w:t xml:space="preserve"> and return to the </w:t>
      </w:r>
      <w:r w:rsidR="00517837" w:rsidRPr="00BC4224">
        <w:rPr>
          <w:b/>
        </w:rPr>
        <w:t>Manage Monitor Datasets</w:t>
      </w:r>
      <w:r w:rsidR="00517837" w:rsidRPr="00BC4224">
        <w:t xml:space="preserve"> window.</w:t>
      </w:r>
    </w:p>
    <w:p w14:paraId="183A13DE" w14:textId="449DCBBF" w:rsidR="00FE5C2F" w:rsidRPr="00BC4224" w:rsidRDefault="00FE5C2F" w:rsidP="004956BD">
      <w:pPr>
        <w:pStyle w:val="Body"/>
        <w:keepNext/>
      </w:pPr>
      <w:r w:rsidRPr="00BC4224">
        <w:t xml:space="preserve">Your </w:t>
      </w:r>
      <w:r w:rsidRPr="00BC4224">
        <w:rPr>
          <w:b/>
        </w:rPr>
        <w:t>Manage Monitor Datasets</w:t>
      </w:r>
      <w:r w:rsidRPr="00BC4224">
        <w:t xml:space="preserve"> screen should look like the following:</w:t>
      </w:r>
    </w:p>
    <w:p w14:paraId="73338E02" w14:textId="1F4E1341" w:rsidR="009910D0" w:rsidRPr="00BC4224" w:rsidRDefault="004956BD" w:rsidP="004956BD">
      <w:pPr>
        <w:pStyle w:val="Body"/>
        <w:jc w:val="center"/>
      </w:pPr>
      <w:r>
        <w:rPr>
          <w:noProof/>
        </w:rPr>
        <w:drawing>
          <wp:inline distT="0" distB="0" distL="0" distR="0" wp14:anchorId="5085924F" wp14:editId="5B63D0CC">
            <wp:extent cx="5078095" cy="3438525"/>
            <wp:effectExtent l="0" t="0" r="8255" b="952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78095" cy="3438525"/>
                    </a:xfrm>
                    <a:prstGeom prst="rect">
                      <a:avLst/>
                    </a:prstGeom>
                    <a:noFill/>
                  </pic:spPr>
                </pic:pic>
              </a:graphicData>
            </a:graphic>
          </wp:inline>
        </w:drawing>
      </w:r>
    </w:p>
    <w:p w14:paraId="183A13E1" w14:textId="6D60477E" w:rsidR="00FE5C2F" w:rsidRPr="00BC4224" w:rsidRDefault="007065C0" w:rsidP="00760568">
      <w:pPr>
        <w:pStyle w:val="bullet"/>
        <w:rPr>
          <w:i/>
        </w:rPr>
      </w:pPr>
      <w:r w:rsidRPr="00BC4224">
        <w:rPr>
          <w:b/>
        </w:rPr>
        <mc:AlternateContent>
          <mc:Choice Requires="wps">
            <w:drawing>
              <wp:anchor distT="0" distB="0" distL="114300" distR="114300" simplePos="0" relativeHeight="251734016" behindDoc="0" locked="0" layoutInCell="1" allowOverlap="1" wp14:anchorId="5351DA46" wp14:editId="17E3C9F7">
                <wp:simplePos x="0" y="0"/>
                <wp:positionH relativeFrom="column">
                  <wp:posOffset>-9525</wp:posOffset>
                </wp:positionH>
                <wp:positionV relativeFrom="paragraph">
                  <wp:posOffset>612140</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15FC760E" w14:textId="3E1C2E6E" w:rsidR="004956BD" w:rsidRPr="007065C0" w:rsidRDefault="004956BD"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1" o:spid="_x0000_s1031" style="position:absolute;left:0;text-align:left;margin-left:-.75pt;margin-top:48.2pt;width:476.7pt;height:5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" filled="f" strokecolor="#4f81bd [3204]">
                <v:textbox>
                  <w:txbxContent>
                    <w:p w14:paraId="15FC760E" w14:textId="3E1C2E6E" w:rsidR="004956BD" w:rsidRPr="007065C0" w:rsidRDefault="004956BD"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r w:rsidR="00FE5C2F" w:rsidRPr="00BC4224">
        <w:t xml:space="preserve">Click the </w:t>
      </w:r>
      <w:r w:rsidR="00FE5C2F" w:rsidRPr="00BC4224">
        <w:rPr>
          <w:i/>
        </w:rPr>
        <w:t>OK</w:t>
      </w:r>
      <w:r w:rsidR="00FE5C2F" w:rsidRPr="00BC4224">
        <w:t xml:space="preserve"> button to retur</w:t>
      </w:r>
      <w:r w:rsidR="00DB26E2" w:rsidRPr="00BC4224">
        <w:t xml:space="preserve">n to the </w:t>
      </w:r>
      <w:r w:rsidR="00DB26E2" w:rsidRPr="00BC4224">
        <w:rPr>
          <w:b/>
        </w:rPr>
        <w:t>Modify Datasets</w:t>
      </w:r>
      <w:r w:rsidR="00DB26E2" w:rsidRPr="00BC4224">
        <w:t xml:space="preserve"> window. Y</w:t>
      </w:r>
      <w:r w:rsidR="00FE5C2F" w:rsidRPr="00BC4224">
        <w:t xml:space="preserve">ou will see </w:t>
      </w:r>
      <w:r w:rsidR="002864D2" w:rsidRPr="00BC4224">
        <w:rPr>
          <w:i/>
        </w:rPr>
        <w:t>Santiago</w:t>
      </w:r>
      <w:r w:rsidR="00FE5C2F" w:rsidRPr="00BC4224">
        <w:rPr>
          <w:i/>
        </w:rPr>
        <w:t xml:space="preserve"> PM</w:t>
      </w:r>
      <w:r w:rsidR="009910D0" w:rsidRPr="00BC4224">
        <w:rPr>
          <w:i/>
        </w:rPr>
        <w:t xml:space="preserve"> </w:t>
      </w:r>
      <w:r w:rsidR="00517837" w:rsidRPr="00BC4224">
        <w:t>Monitors appear in the Monitor Datas</w:t>
      </w:r>
      <w:r w:rsidR="00FE5C2F" w:rsidRPr="00BC4224">
        <w:t>ets box.</w:t>
      </w:r>
    </w:p>
    <w:p w14:paraId="183A13E2" w14:textId="7B54557B" w:rsidR="00DB37E9" w:rsidRPr="00BC4224" w:rsidRDefault="00DB37E9" w:rsidP="0088767D">
      <w:pPr>
        <w:tabs>
          <w:tab w:val="left" w:pos="180"/>
        </w:tabs>
        <w:spacing w:before="120" w:after="0"/>
        <w:ind w:left="360"/>
        <w:rPr>
          <w:rFonts w:asciiTheme="majorHAnsi" w:hAnsiTheme="majorHAnsi"/>
        </w:rPr>
      </w:pPr>
    </w:p>
    <w:p w14:paraId="183A13E4" w14:textId="3D39E171" w:rsidR="00DB37E9" w:rsidRPr="00BC4224" w:rsidRDefault="006769F5" w:rsidP="009910D0">
      <w:pPr>
        <w:pStyle w:val="Body"/>
      </w:pPr>
      <w:r w:rsidRPr="00BC4224">
        <w:rPr>
          <w:noProof/>
        </w:rPr>
        <mc:AlternateContent>
          <mc:Choice Requires="wpg">
            <w:drawing>
              <wp:anchor distT="0" distB="0" distL="114300" distR="114300" simplePos="0" relativeHeight="251659264" behindDoc="0" locked="0" layoutInCell="1" allowOverlap="1" wp14:anchorId="2F92353B" wp14:editId="18C7B76A">
                <wp:simplePos x="0" y="0"/>
                <wp:positionH relativeFrom="column">
                  <wp:posOffset>4139565</wp:posOffset>
                </wp:positionH>
                <wp:positionV relativeFrom="paragraph">
                  <wp:posOffset>8890</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33" o:spid="_x0000_s1026" style="position:absolute;margin-left:325.95pt;margin-top:.7pt;width:149.6pt;height:168.65pt;z-index:251659264;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F9zewuAAAAAJAQAADwAAAGRycy9kb3ducmV2&#10;LnhtbEyPQUvDQBCF74L/YRnBm92sMbWN2ZRS1FMp2AribZpMk9Dsbshuk/TfO570OHyP977JVpNp&#10;xUC9b5zVoGYRCLKFKxtbafg8vD0sQPiAtsTWWdJwJQ+r/PYmw7R0o/2gYR8qwSXWp6ihDqFLpfRF&#10;TQb9zHVkmZ1cbzDw2Vey7HHkctPKxyiaS4ON5YUaO9rUVJz3F6PhfcRxHavXYXs+ba7fh2T3tVWk&#10;9f3dtH4BEWgKf2H41Wd1yNnp6C629KLVME/UkqMMnkAwXyZKgThqiOPFM8g8k/8/yH8A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">
                <v:shape id="Picture 689"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P0FvFAAAA3AAAAA8AAABkcnMvZG93bnJldi54bWxEj09rwkAUxO8Fv8PyhF5K3aSHEKOriLQl&#10;4KlR8PqaffmD2bcxu8b027uFQo/DzPyGWW8n04mRBtdaVhAvIhDEpdUt1wpOx4/XFITzyBo7y6Tg&#10;hxxsN7OnNWba3vmLxsLXIkDYZaig8b7PpHRlQwbdwvbEwavsYNAHOdRSD3gPcNPJtyhKpMGWw0KD&#10;Pe0bKi/FzSi49fSe71IzfS/PL9XBfcbXysRKPc+n3QqEp8n/h//auVaQpEv4PROOgN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D9BbxQAAANwAAAAPAAAAAAAAAAAAAAAA&#10;AJ8CAABkcnMvZG93bnJldi54bWxQSwUGAAAAAAQABAD3AAAAkQMAAAAA&#10;" stroked="t" strokecolor="black [3213]">
                  <v:imagedata r:id="rId41"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18UA&#10;AADcAAAADwAAAGRycy9kb3ducmV2LnhtbESPT2vCQBTE74LfYXlCb7ppCkZiVqmCtBYPra33R/bl&#10;D2bfhuyaxG/fLRQ8DjPzGybbjqYRPXWutqzgeRGBIM6trrlU8PN9mK9AOI+ssbFMCu7kYLuZTjJM&#10;tR34i/qzL0WAsEtRQeV9m0rp8ooMuoVtiYNX2M6gD7Irpe5wCHDTyDiKltJgzWGhwpb2FeXX880o&#10;+LTXQjaXOP5Idm9xcjSroexPSj3Nxtc1CE+jf4T/2+9awTJ5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g7XxQAAANwAAAAPAAAAAAAAAAAAAAAAAJgCAABkcnMv&#10;ZG93bnJldi54bWxQSwUGAAAAAAQABAD1AAAAigMAAAAA&#10;" filled="f" strokecolor="red" strokeweight="1.5pt"/>
                <w10:wrap type="square"/>
              </v:group>
            </w:pict>
          </mc:Fallback>
        </mc:AlternateContent>
      </w:r>
      <w:r w:rsidR="00DB37E9" w:rsidRPr="00BC4224">
        <w:t xml:space="preserve">You have now finished adding the pollutant data </w:t>
      </w:r>
      <w:r w:rsidR="00110AF0" w:rsidRPr="00BC4224">
        <w:t xml:space="preserve">necessary </w:t>
      </w:r>
      <w:r w:rsidR="00DB37E9" w:rsidRPr="00BC4224">
        <w:t xml:space="preserve">for our analysis. </w:t>
      </w:r>
      <w:r w:rsidR="00F15B85" w:rsidRPr="00BC4224">
        <w:t xml:space="preserve">The data you just loaded in the </w:t>
      </w:r>
      <w:r w:rsidR="00F15B85" w:rsidRPr="00BC4224">
        <w:rPr>
          <w:b/>
        </w:rPr>
        <w:t xml:space="preserve">Modify Datasets </w:t>
      </w:r>
      <w:r w:rsidR="00F15B85" w:rsidRPr="00BC4224">
        <w:t xml:space="preserve">window will be used in Step 1 of the stoplight indicator, Air Quality Surfaces. Because </w:t>
      </w:r>
      <w:r w:rsidR="009D124D">
        <w:t>you</w:t>
      </w:r>
      <w:r w:rsidR="00F15B85" w:rsidRPr="00BC4224">
        <w:t xml:space="preserve"> have not started the analysis, these stoplights are still yellow, as shown in the figure to the right.</w:t>
      </w:r>
    </w:p>
    <w:p w14:paraId="333A9D16" w14:textId="1A6E3A8C" w:rsidR="004F07C1" w:rsidRPr="00BC4224" w:rsidRDefault="00A8391D" w:rsidP="009910D0">
      <w:pPr>
        <w:pStyle w:val="Body"/>
        <w:rPr>
          <w:b/>
          <w:u w:val="single"/>
        </w:rPr>
      </w:pPr>
      <w:r w:rsidRPr="00BC4224">
        <w:rPr>
          <w:b/>
          <w:u w:val="single"/>
        </w:rPr>
        <w:t>Question for Students</w:t>
      </w:r>
    </w:p>
    <w:p w14:paraId="183A13E6" w14:textId="4ADC516E" w:rsidR="000B3112" w:rsidRPr="00BC4224" w:rsidRDefault="000B3112" w:rsidP="00327722">
      <w:pPr>
        <w:pStyle w:val="Body"/>
        <w:rPr>
          <w:b/>
        </w:rPr>
      </w:pPr>
      <w:r w:rsidRPr="00BC4224">
        <w:rPr>
          <w:b/>
        </w:rPr>
        <w:t>What is the air quality metric for the Santiago PM2.5 monitor data?</w:t>
      </w:r>
    </w:p>
    <w:p w14:paraId="39810A2E" w14:textId="77777777" w:rsidR="009A10A0" w:rsidRDefault="009A10A0">
      <w:pPr>
        <w:rPr>
          <w:rFonts w:asciiTheme="majorHAnsi" w:hAnsiTheme="majorHAnsi"/>
          <w:b/>
          <w:color w:val="1F497D" w:themeColor="text2"/>
          <w:sz w:val="28"/>
          <w:szCs w:val="28"/>
        </w:rPr>
      </w:pPr>
      <w:bookmarkStart w:id="36" w:name="_Toc481495901"/>
      <w:bookmarkStart w:id="37" w:name="_Toc955310"/>
      <w:r>
        <w:br w:type="page"/>
      </w:r>
    </w:p>
    <w:p w14:paraId="3ACCE0D2" w14:textId="08016B61" w:rsidR="00A67F86" w:rsidRPr="00BC4224" w:rsidRDefault="00A67F86" w:rsidP="00A67F86">
      <w:pPr>
        <w:pStyle w:val="Heading2"/>
      </w:pPr>
      <w:r w:rsidRPr="00BC4224">
        <w:rPr>
          <w:noProof/>
        </w:rPr>
        <mc:AlternateContent>
          <mc:Choice Requires="wpg">
            <w:drawing>
              <wp:anchor distT="0" distB="0" distL="114300" distR="114300" simplePos="0" relativeHeight="251751424" behindDoc="1" locked="1" layoutInCell="1" allowOverlap="1" wp14:anchorId="6CE97BEB" wp14:editId="40D41734">
                <wp:simplePos x="0" y="0"/>
                <wp:positionH relativeFrom="margin">
                  <wp:posOffset>3917950</wp:posOffset>
                </wp:positionH>
                <wp:positionV relativeFrom="paragraph">
                  <wp:posOffset>309880</wp:posOffset>
                </wp:positionV>
                <wp:extent cx="2095500" cy="3081655"/>
                <wp:effectExtent l="0" t="0" r="0" b="4445"/>
                <wp:wrapSquare wrapText="bothSides"/>
                <wp:docPr id="7" name="Group 7"/>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8" name="Picture 8"/>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11" name="Rectangle 11"/>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 o:spid="_x0000_s1026" style="position:absolute;margin-left:308.5pt;margin-top:24.4pt;width:165pt;height:242.65pt;z-index:-25156505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">
                <v:shape id="Picture 8"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JL/G8AAAA2gAAAA8AAABkcnMvZG93bnJldi54bWxET0sKwjAQ3QveIYzgTlNFRKqxiKDopuDn&#10;AEMztrXNpDRRq6c3C8Hl4/1XSWdq8aTWlZYVTMYRCOLM6pJzBdfLbrQA4TyyxtoyKXiTg2Td760w&#10;1vbFJ3qefS5CCLsYFRTeN7GULivIoBvbhjhwN9sa9AG2udQtvkK4qeU0iubSYMmhocCGtgVl1flh&#10;FKR3+lzn2aS0s7Ta746P9OgOqVLDQbdZgvDU+b/45z5oBWFruBJugFx/AQ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A5yS/xvAAAANoAAAAPAAAAAAAAAAAAAAAAAJ8CAABkcnMv&#10;ZG93bnJldi54bWxQSwUGAAAAAAQABAD3AAAAiAMAAAAA&#10;">
                  <v:imagedata r:id="rId30" o:title=""/>
                  <v:path arrowok="t"/>
                </v:shape>
                <v:rect id="Rectangle 11"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lV8EA&#10;AADbAAAADwAAAGRycy9kb3ducmV2LnhtbERPzWrCQBC+C77DMoI33ZhDKdFVpDW05FR/HmDIjkk0&#10;O7tkt0ns03cLBW/z8f3OZjeaVvTU+caygtUyAUFcWt1wpeByzhevIHxA1thaJgUP8rDbTicbzLQd&#10;+Ej9KVQihrDPUEEdgsuk9GVNBv3SOuLIXW1nMETYVVJ3OMRw08o0SV6kwYZjQ42O3moq76dvo6D4&#10;OLj851DcwnvpOHVyf+X0S6n5bNyvQQQaw1P87/7Ucf4K/n6JB8jt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WZVfBAAAA2wAAAA8AAAAAAAAAAAAAAAAAmAIAAGRycy9kb3du&#10;cmV2LnhtbFBLBQYAAAAABAAEAPUAAACGAwAAAAA=&#10;" filled="f" strokecolor="red"/>
                <v:rect id="Rectangle 19"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BpUcEA&#10;AADbAAAADwAAAGRycy9kb3ducmV2LnhtbERPzWrCQBC+F3yHZQRvdWMO0qauIppg8WS1DzBkxyRt&#10;dnbJrkns03eFQm/z8f3OajOaVvTU+caygsU8AUFcWt1wpeDzUjy/gPABWWNrmRTcycNmPXlaYabt&#10;wB/Un0MlYgj7DBXUIbhMSl/WZNDPrSOO3NV2BkOEXSV1h0MMN61Mk2QpDTYcG2p0tKup/D7fjILj&#10;IXfFT378CvvScerk9srpSanZdNy+gQg0hn/xn/tdx/mv8PglHi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gaVHBAAAA2wAAAA8AAAAAAAAAAAAAAAAAmAIAAGRycy9kb3du&#10;cmV2LnhtbFBLBQYAAAAABAAEAPUAAACGAwAAAAA=&#10;" filled="f" strokecolor="red"/>
                <w10:wrap type="square" anchorx="margin"/>
                <w10:anchorlock/>
              </v:group>
            </w:pict>
          </mc:Fallback>
        </mc:AlternateContent>
      </w:r>
      <w:r w:rsidRPr="00BC4224">
        <w:t>3.</w:t>
      </w:r>
      <w:r>
        <w:t>4</w:t>
      </w:r>
      <w:r w:rsidRPr="00BC4224">
        <w:t xml:space="preserve">. </w:t>
      </w:r>
      <w:r w:rsidRPr="00BC4224">
        <w:tab/>
        <w:t>Add Population Data</w:t>
      </w:r>
      <w:bookmarkEnd w:id="37"/>
    </w:p>
    <w:p w14:paraId="60D9B546" w14:textId="402F028F" w:rsidR="00A67F86" w:rsidRPr="00BC4224" w:rsidRDefault="00A67F86" w:rsidP="00A67F86">
      <w:pPr>
        <w:pStyle w:val="Body"/>
        <w:rPr>
          <w:noProof/>
        </w:rPr>
      </w:pPr>
      <w:r w:rsidRPr="00BC4224">
        <w:rPr>
          <w:noProof/>
        </w:rPr>
        <w:t>BenMAP-CE requires population data in order to calculate the number of health outcomes over a period of time, based on the supplied incidence rates. To familiarize yourself with the required format for this data, open the Santiago population file (“Santiago_Population_2009.csv”) in Excel or a text editor.</w:t>
      </w:r>
      <w:r w:rsidR="00E22FBF">
        <w:rPr>
          <w:noProof/>
        </w:rPr>
        <w:t xml:space="preserve"> </w:t>
      </w:r>
      <w:r w:rsidRPr="00BC4224">
        <w:rPr>
          <w:noProof/>
        </w:rPr>
        <w:t>Information on the proper setup for a population file is also available in section 4.1.5 of the BenMAP-CE User’s Manual. Note that race and ethnicity are identified as “ALL”, gender is “MALE” and “FEMALE”, and there are 17 age ranges (“0TO4”, “5TO9”, “10TO14”, “15TO19”, “20TO24”, “25TO29”, “30TO34”, “35TO39”, “40TO44”, “45TO49”, “50TO54”, “55TO59”, “60TO64”, “65TO69”, “70TO74”, “75TO79”,</w:t>
      </w:r>
      <w:r w:rsidR="00E22FBF">
        <w:rPr>
          <w:noProof/>
        </w:rPr>
        <w:t xml:space="preserve"> </w:t>
      </w:r>
      <w:r w:rsidRPr="00BC4224">
        <w:rPr>
          <w:noProof/>
        </w:rPr>
        <w:t xml:space="preserve">and “80UP”). To add population data in BenMAP-CE you must specify a population configuration that details the format of the data you would like to import. You are going to add the gender and age ranges as part of the configuration for this population dataset. To add the file to BenMAP-CE, close the file and return to the </w:t>
      </w:r>
      <w:r w:rsidRPr="00BC4224">
        <w:rPr>
          <w:b/>
          <w:noProof/>
        </w:rPr>
        <w:t>Modify Datasets</w:t>
      </w:r>
      <w:r w:rsidRPr="00BC4224">
        <w:rPr>
          <w:noProof/>
        </w:rPr>
        <w:t xml:space="preserve"> window.</w:t>
      </w:r>
    </w:p>
    <w:p w14:paraId="1B0C283B" w14:textId="77777777" w:rsidR="00A67F86" w:rsidRPr="00BC4224" w:rsidRDefault="00A67F86" w:rsidP="00A67F86">
      <w:pPr>
        <w:pStyle w:val="bullet"/>
      </w:pPr>
      <w:r w:rsidRPr="00BC4224">
        <w:t xml:space="preserve">Click the </w:t>
      </w:r>
      <w:r w:rsidRPr="00BC4224">
        <w:rPr>
          <w:i/>
        </w:rPr>
        <w:t>Manage</w:t>
      </w:r>
      <w:r w:rsidRPr="00BC4224">
        <w:t xml:space="preserve"> button under the Population Datasets box. This will bring up the </w:t>
      </w:r>
      <w:r w:rsidRPr="00BC4224">
        <w:rPr>
          <w:b/>
        </w:rPr>
        <w:t>Manage Population Datasets</w:t>
      </w:r>
      <w:r w:rsidRPr="00BC4224">
        <w:t xml:space="preserve"> window.</w:t>
      </w:r>
    </w:p>
    <w:p w14:paraId="3C702531" w14:textId="3164113A" w:rsidR="00A67F86" w:rsidRPr="00BC4224" w:rsidRDefault="00A67F86" w:rsidP="00A67F86">
      <w:pPr>
        <w:pStyle w:val="bullet"/>
      </w:pPr>
      <w:r w:rsidRPr="00BC4224">
        <w:lastRenderedPageBreak/>
        <w:t xml:space="preserve">Click the </w:t>
      </w:r>
      <w:r w:rsidRPr="00BC4224">
        <w:rPr>
          <w:i/>
        </w:rPr>
        <w:t>Add</w:t>
      </w:r>
      <w:r w:rsidRPr="00BC4224">
        <w:t xml:space="preserve"> button under the Available Datasets box. This will bring up the </w:t>
      </w:r>
      <w:r w:rsidRPr="00BC4224">
        <w:rPr>
          <w:b/>
        </w:rPr>
        <w:t>Load Population Dataset</w:t>
      </w:r>
      <w:r w:rsidRPr="00BC4224">
        <w:t xml:space="preserve"> window.</w:t>
      </w:r>
    </w:p>
    <w:p w14:paraId="354FA6C3" w14:textId="77777777" w:rsidR="00A67F86" w:rsidRPr="00BC4224" w:rsidRDefault="00A67F86" w:rsidP="00A67F86">
      <w:pPr>
        <w:pStyle w:val="bullet"/>
      </w:pPr>
      <w:r w:rsidRPr="00BC4224">
        <w:t>In the Population Dataset Name box, type “Santiago Population”. This will be the name of the new population dataset.</w:t>
      </w:r>
    </w:p>
    <w:p w14:paraId="4BBD5823" w14:textId="77777777" w:rsidR="00A67F86" w:rsidRPr="00BC4224" w:rsidRDefault="00A67F86" w:rsidP="00A67F86">
      <w:pPr>
        <w:pStyle w:val="bullet"/>
      </w:pPr>
      <w:r w:rsidRPr="00BC4224">
        <w:t xml:space="preserve">In the Grid Definition drop-down window, select </w:t>
      </w:r>
      <w:r w:rsidRPr="00BC4224">
        <w:rPr>
          <w:i/>
        </w:rPr>
        <w:t>Santiago Districts</w:t>
      </w:r>
      <w:r w:rsidRPr="00BC4224">
        <w:t>.</w:t>
      </w:r>
    </w:p>
    <w:p w14:paraId="39EB13A0" w14:textId="77777777" w:rsidR="00A67F86" w:rsidRPr="00BC4224" w:rsidRDefault="00A67F86" w:rsidP="00A67F86">
      <w:pPr>
        <w:pStyle w:val="bullet"/>
      </w:pPr>
      <w:r w:rsidRPr="00BC4224">
        <w:t xml:space="preserve">Next, you need to define the format of the population data you are loading into BenMAP-CE. In the Population Configuration box, select </w:t>
      </w:r>
      <w:r w:rsidRPr="00BC4224">
        <w:rPr>
          <w:i/>
        </w:rPr>
        <w:t>Add</w:t>
      </w:r>
      <w:r w:rsidRPr="00BC4224">
        <w:t xml:space="preserve"> to open up the dialogue box. </w:t>
      </w:r>
    </w:p>
    <w:p w14:paraId="0A5CC3F6" w14:textId="47096549" w:rsidR="00A67F86" w:rsidRPr="00BC4224" w:rsidRDefault="00A67F86" w:rsidP="00A67F86">
      <w:pPr>
        <w:pStyle w:val="bullet"/>
      </w:pPr>
      <w:r w:rsidRPr="00BC4224">
        <w:t>In the Population Configuration Name box, type “Santiago Configuration”.</w:t>
      </w:r>
      <w:r w:rsidRPr="00BC4224">
        <w:rPr>
          <w:i/>
        </w:rPr>
        <w:t xml:space="preserve"> </w:t>
      </w:r>
      <w:r w:rsidRPr="00BC4224">
        <w:t>This will be the name of the new population configuration dataset.</w:t>
      </w:r>
    </w:p>
    <w:p w14:paraId="23D657E3" w14:textId="0A14213D" w:rsidR="00A67F86" w:rsidRPr="00BC4224" w:rsidRDefault="00A67F86" w:rsidP="00A67F86">
      <w:pPr>
        <w:pStyle w:val="bullet"/>
      </w:pPr>
      <w:r w:rsidRPr="00BC4224">
        <w:t xml:space="preserve">Select </w:t>
      </w:r>
      <w:r w:rsidRPr="00BC4224">
        <w:rPr>
          <w:i/>
        </w:rPr>
        <w:t>ALL</w:t>
      </w:r>
      <w:r w:rsidRPr="00BC4224">
        <w:t xml:space="preserve"> for Race and Ethnicity.</w:t>
      </w:r>
      <w:r w:rsidR="00E22FBF">
        <w:t xml:space="preserve"> </w:t>
      </w:r>
      <w:r w:rsidRPr="00BC4224">
        <w:t xml:space="preserve">Select </w:t>
      </w:r>
      <w:r w:rsidRPr="00BC4224">
        <w:rPr>
          <w:i/>
        </w:rPr>
        <w:t>FEMALE</w:t>
      </w:r>
      <w:r w:rsidRPr="00BC4224">
        <w:t xml:space="preserve"> and </w:t>
      </w:r>
      <w:r w:rsidRPr="00BC4224">
        <w:rPr>
          <w:i/>
        </w:rPr>
        <w:t>MALE</w:t>
      </w:r>
      <w:r w:rsidRPr="00BC4224">
        <w:t xml:space="preserve"> for Gen</w:t>
      </w:r>
      <w:r w:rsidRPr="00BC4224">
        <w:rPr>
          <w:rStyle w:val="bulletChar"/>
        </w:rPr>
        <w:t>d</w:t>
      </w:r>
      <w:r w:rsidRPr="00BC4224">
        <w:t xml:space="preserve">er. You must press the white arrow to advance the selection into the empty box to the right of each list. </w:t>
      </w:r>
    </w:p>
    <w:p w14:paraId="49B1B3CB" w14:textId="690EC8F9" w:rsidR="00AD654D" w:rsidRDefault="00A67F86">
      <w:pPr>
        <w:pStyle w:val="bullet"/>
      </w:pPr>
      <w:r w:rsidRPr="00BC4224">
        <w:t xml:space="preserve">Click </w:t>
      </w:r>
      <w:r w:rsidRPr="00BC4224">
        <w:rPr>
          <w:i/>
        </w:rPr>
        <w:t>Add</w:t>
      </w:r>
      <w:r w:rsidRPr="00BC4224">
        <w:t xml:space="preserve"> under the Age Ranges box to manually type in the incremental ages that correspond to the age ra</w:t>
      </w:r>
      <w:r w:rsidRPr="00BC4224">
        <w:rPr>
          <w:rStyle w:val="bulletChar"/>
        </w:rPr>
        <w:t>n</w:t>
      </w:r>
      <w:r w:rsidRPr="00BC4224">
        <w:t>ges from the CSV file. You must use exactly the same name for the age ranges as in the .csv file (“0TO4”, “5TO9”, “10TO14”, “15TO19”, “20TO24”, “25TO29”, “30TO34”, “35TO39”, “40TO44”, “45TO49”, “50TO54”, “55TO59”, “60TO64”, “65TO69”, “70TO74”, “75TO79”,</w:t>
      </w:r>
      <w:r w:rsidR="00E22FBF">
        <w:t xml:space="preserve"> </w:t>
      </w:r>
      <w:r w:rsidRPr="00BC4224">
        <w:t xml:space="preserve">and “80UP”). Enter the complete age range as the Age Range ID, and the start and end ages for the range in the “Low Age” and “High Age” fields. For example, when adding the 20 to 24 age range, the </w:t>
      </w:r>
      <w:r w:rsidRPr="00BC4224">
        <w:rPr>
          <w:b/>
        </w:rPr>
        <w:t>AgeRange Definition</w:t>
      </w:r>
      <w:r w:rsidRPr="00BC4224">
        <w:t xml:space="preserve"> window should look like the screenshot at right. For the 80UP category, enter “99” as the High Age, corresponding to the CSV</w:t>
      </w:r>
      <w:r w:rsidR="00AD654D">
        <w:t>.</w:t>
      </w:r>
    </w:p>
    <w:p w14:paraId="356872C2" w14:textId="414BDC0E" w:rsidR="00A67F86" w:rsidRPr="00BC4224" w:rsidRDefault="009A10A0" w:rsidP="004956BD">
      <w:pPr>
        <w:pStyle w:val="bullet"/>
        <w:keepNext/>
        <w:numPr>
          <w:ilvl w:val="0"/>
          <w:numId w:val="0"/>
        </w:numPr>
      </w:pPr>
      <w:r w:rsidRPr="00BC4224">
        <w:lastRenderedPageBreak/>
        <w:drawing>
          <wp:anchor distT="0" distB="0" distL="114300" distR="114300" simplePos="0" relativeHeight="251749376" behindDoc="0" locked="0" layoutInCell="1" allowOverlap="1" wp14:anchorId="46F52092" wp14:editId="6A0D63A4">
            <wp:simplePos x="0" y="0"/>
            <wp:positionH relativeFrom="column">
              <wp:posOffset>4003040</wp:posOffset>
            </wp:positionH>
            <wp:positionV relativeFrom="paragraph">
              <wp:posOffset>-1241425</wp:posOffset>
            </wp:positionV>
            <wp:extent cx="2335530" cy="1837055"/>
            <wp:effectExtent l="0" t="0" r="7620" b="0"/>
            <wp:wrapSquare wrapText="bothSides"/>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2335530" cy="1837055"/>
                    </a:xfrm>
                    <a:prstGeom prst="rect">
                      <a:avLst/>
                    </a:prstGeom>
                  </pic:spPr>
                </pic:pic>
              </a:graphicData>
            </a:graphic>
            <wp14:sizeRelH relativeFrom="page">
              <wp14:pctWidth>0</wp14:pctWidth>
            </wp14:sizeRelH>
            <wp14:sizeRelV relativeFrom="page">
              <wp14:pctHeight>0</wp14:pctHeight>
            </wp14:sizeRelV>
          </wp:anchor>
        </w:drawing>
      </w:r>
      <w:r w:rsidR="00A67F86" w:rsidRPr="00BC4224">
        <w:t xml:space="preserve">Your </w:t>
      </w:r>
      <w:r w:rsidR="00A67F86" w:rsidRPr="00BC4224">
        <w:rPr>
          <w:b/>
        </w:rPr>
        <w:t>Population Configuration Definition</w:t>
      </w:r>
      <w:r w:rsidR="00A67F86" w:rsidRPr="00BC4224">
        <w:t xml:space="preserve"> window should now look like the one below.</w:t>
      </w:r>
    </w:p>
    <w:p w14:paraId="030747A2" w14:textId="77777777" w:rsidR="00A67F86" w:rsidRPr="00BC4224" w:rsidRDefault="00A67F86" w:rsidP="004956BD">
      <w:pPr>
        <w:pStyle w:val="Body"/>
        <w:keepNext/>
      </w:pPr>
      <w:r w:rsidRPr="00BC4224">
        <w:rPr>
          <w:noProof/>
        </w:rPr>
        <w:drawing>
          <wp:inline distT="0" distB="0" distL="0" distR="0" wp14:anchorId="7F1E231B" wp14:editId="4235C88E">
            <wp:extent cx="5334000" cy="4584065"/>
            <wp:effectExtent l="0" t="0" r="0" b="6985"/>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334000" cy="4584065"/>
                    </a:xfrm>
                    <a:prstGeom prst="rect">
                      <a:avLst/>
                    </a:prstGeom>
                  </pic:spPr>
                </pic:pic>
              </a:graphicData>
            </a:graphic>
          </wp:inline>
        </w:drawing>
      </w:r>
    </w:p>
    <w:p w14:paraId="402DF09D" w14:textId="77777777" w:rsidR="00A67F86" w:rsidRPr="00BC4224" w:rsidRDefault="00A67F86" w:rsidP="00A67F86">
      <w:pPr>
        <w:rPr>
          <w:rFonts w:asciiTheme="majorHAnsi" w:hAnsiTheme="majorHAnsi"/>
          <w:noProof/>
          <w:szCs w:val="28"/>
        </w:rPr>
      </w:pPr>
    </w:p>
    <w:p w14:paraId="2AB3B3D7" w14:textId="77777777" w:rsidR="00380477" w:rsidRDefault="00A67F86" w:rsidP="00A67F86">
      <w:pPr>
        <w:pStyle w:val="bullet"/>
      </w:pPr>
      <w:r w:rsidRPr="00BC4224">
        <w:t xml:space="preserve">Click </w:t>
      </w:r>
      <w:r w:rsidRPr="00BC4224">
        <w:rPr>
          <w:i/>
          <w:iCs/>
        </w:rPr>
        <w:t>OK</w:t>
      </w:r>
      <w:r w:rsidRPr="00BC4224">
        <w:rPr>
          <w:iCs/>
        </w:rPr>
        <w:t xml:space="preserve"> to close the window</w:t>
      </w:r>
      <w:r w:rsidRPr="00BC4224">
        <w:rPr>
          <w:i/>
          <w:iCs/>
        </w:rPr>
        <w:t xml:space="preserve">. </w:t>
      </w:r>
      <w:r w:rsidRPr="00BC4224">
        <w:t xml:space="preserve">Confirm that </w:t>
      </w:r>
      <w:r w:rsidRPr="00BC4224">
        <w:rPr>
          <w:i/>
          <w:iCs/>
        </w:rPr>
        <w:t xml:space="preserve">Santiago Population </w:t>
      </w:r>
      <w:r w:rsidRPr="00BC4224">
        <w:t xml:space="preserve">is selected in the </w:t>
      </w:r>
      <w:r w:rsidRPr="00BC4224">
        <w:rPr>
          <w:iCs/>
        </w:rPr>
        <w:t>Population Configuration</w:t>
      </w:r>
      <w:r w:rsidRPr="00BC4224">
        <w:rPr>
          <w:i/>
          <w:iCs/>
        </w:rPr>
        <w:t xml:space="preserve"> </w:t>
      </w:r>
      <w:r w:rsidRPr="00BC4224">
        <w:t xml:space="preserve">drop-down menu then click </w:t>
      </w:r>
      <w:r w:rsidRPr="00BC4224">
        <w:rPr>
          <w:i/>
          <w:iCs/>
        </w:rPr>
        <w:t xml:space="preserve">Browse </w:t>
      </w:r>
      <w:r w:rsidRPr="00BC4224">
        <w:t>to select the file “</w:t>
      </w:r>
      <w:r w:rsidRPr="00BC4224">
        <w:rPr>
          <w:iCs/>
        </w:rPr>
        <w:t>Santiago_Population_2009.csv”</w:t>
      </w:r>
      <w:r w:rsidRPr="00BC4224">
        <w:t xml:space="preserve">. Click </w:t>
      </w:r>
      <w:r w:rsidRPr="00BC4224">
        <w:rPr>
          <w:i/>
          <w:iCs/>
        </w:rPr>
        <w:t xml:space="preserve">Validate </w:t>
      </w:r>
      <w:r w:rsidRPr="00BC4224">
        <w:t xml:space="preserve">to confirm that the input file is configured correctly. Click </w:t>
      </w:r>
      <w:r w:rsidRPr="00BC4224">
        <w:rPr>
          <w:i/>
        </w:rPr>
        <w:t>OK</w:t>
      </w:r>
      <w:r w:rsidRPr="00BC4224">
        <w:t xml:space="preserve"> to close the validation window.</w:t>
      </w:r>
    </w:p>
    <w:p w14:paraId="3AD2BF76" w14:textId="435A8494" w:rsidR="00A67F86" w:rsidRPr="00380477" w:rsidRDefault="00A67F86" w:rsidP="004956BD">
      <w:pPr>
        <w:pStyle w:val="bullet"/>
        <w:keepNext/>
      </w:pPr>
      <w:r w:rsidRPr="00BC4224">
        <w:lastRenderedPageBreak/>
        <w:t xml:space="preserve">Next, select </w:t>
      </w:r>
      <w:r w:rsidRPr="00BC4224">
        <w:rPr>
          <w:i/>
          <w:iCs/>
        </w:rPr>
        <w:t xml:space="preserve">OK </w:t>
      </w:r>
      <w:r w:rsidRPr="00BC4224">
        <w:t xml:space="preserve">to import the population data. Your </w:t>
      </w:r>
      <w:r w:rsidRPr="00BC4224">
        <w:rPr>
          <w:b/>
        </w:rPr>
        <w:t>Manage Population Datasets</w:t>
      </w:r>
      <w:r w:rsidRPr="00BC4224">
        <w:t xml:space="preserve"> window should look like the one below.</w:t>
      </w:r>
    </w:p>
    <w:p w14:paraId="4207F73F" w14:textId="77777777" w:rsidR="00A67F86" w:rsidRPr="00BC4224" w:rsidRDefault="00A67F86" w:rsidP="004956BD">
      <w:pPr>
        <w:pStyle w:val="bullet"/>
        <w:keepNext/>
        <w:numPr>
          <w:ilvl w:val="0"/>
          <w:numId w:val="0"/>
        </w:numPr>
      </w:pPr>
      <w:r w:rsidRPr="00BC4224">
        <w:drawing>
          <wp:anchor distT="0" distB="0" distL="114300" distR="114300" simplePos="0" relativeHeight="251753472" behindDoc="0" locked="0" layoutInCell="1" allowOverlap="1" wp14:anchorId="3DBB2C01" wp14:editId="2908715A">
            <wp:simplePos x="0" y="0"/>
            <wp:positionH relativeFrom="column">
              <wp:posOffset>783590</wp:posOffset>
            </wp:positionH>
            <wp:positionV relativeFrom="paragraph">
              <wp:posOffset>43180</wp:posOffset>
            </wp:positionV>
            <wp:extent cx="4345940" cy="2866390"/>
            <wp:effectExtent l="0" t="0" r="0" b="0"/>
            <wp:wrapNone/>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345940" cy="2866390"/>
                    </a:xfrm>
                    <a:prstGeom prst="rect">
                      <a:avLst/>
                    </a:prstGeom>
                  </pic:spPr>
                </pic:pic>
              </a:graphicData>
            </a:graphic>
            <wp14:sizeRelH relativeFrom="page">
              <wp14:pctWidth>0</wp14:pctWidth>
            </wp14:sizeRelH>
            <wp14:sizeRelV relativeFrom="page">
              <wp14:pctHeight>0</wp14:pctHeight>
            </wp14:sizeRelV>
          </wp:anchor>
        </w:drawing>
      </w:r>
    </w:p>
    <w:p w14:paraId="46A4FC82" w14:textId="77777777" w:rsidR="00A67F86" w:rsidRPr="00BC4224" w:rsidRDefault="00A67F86" w:rsidP="004956BD">
      <w:pPr>
        <w:pStyle w:val="Body"/>
        <w:keepNext/>
      </w:pPr>
    </w:p>
    <w:p w14:paraId="4277F226" w14:textId="77777777" w:rsidR="00A67F86" w:rsidRPr="00BC4224" w:rsidRDefault="00A67F86" w:rsidP="004956BD">
      <w:pPr>
        <w:pStyle w:val="Body"/>
        <w:keepNext/>
      </w:pPr>
    </w:p>
    <w:p w14:paraId="0E917D5D" w14:textId="77777777" w:rsidR="00A67F86" w:rsidRPr="00BC4224" w:rsidRDefault="00A67F86" w:rsidP="004956BD">
      <w:pPr>
        <w:pStyle w:val="Body"/>
        <w:keepNext/>
      </w:pPr>
    </w:p>
    <w:p w14:paraId="7E831F4A" w14:textId="77777777" w:rsidR="00A67F86" w:rsidRPr="00BC4224" w:rsidRDefault="00A67F86" w:rsidP="004956BD">
      <w:pPr>
        <w:pStyle w:val="Body"/>
        <w:keepNext/>
      </w:pPr>
    </w:p>
    <w:p w14:paraId="0754572B" w14:textId="77777777" w:rsidR="00A67F86" w:rsidRPr="00BC4224" w:rsidRDefault="00A67F86" w:rsidP="00A67F86">
      <w:pPr>
        <w:pStyle w:val="Body"/>
      </w:pPr>
    </w:p>
    <w:p w14:paraId="49A0B4B5" w14:textId="77777777" w:rsidR="00A67F86" w:rsidRPr="00BC4224" w:rsidRDefault="00A67F86" w:rsidP="00A67F86">
      <w:pPr>
        <w:pStyle w:val="Body"/>
      </w:pPr>
    </w:p>
    <w:p w14:paraId="3541646A" w14:textId="77777777" w:rsidR="00A67F86" w:rsidRPr="00BC4224" w:rsidRDefault="00A67F86" w:rsidP="00A67F86">
      <w:pPr>
        <w:pStyle w:val="Body"/>
      </w:pPr>
    </w:p>
    <w:p w14:paraId="28B5F620" w14:textId="77777777" w:rsidR="00A67F86" w:rsidRPr="00BC4224" w:rsidRDefault="00A67F86" w:rsidP="00A67F86">
      <w:pPr>
        <w:pStyle w:val="Body"/>
      </w:pPr>
    </w:p>
    <w:p w14:paraId="67AFE544" w14:textId="77777777" w:rsidR="00A67F86" w:rsidRPr="00BC4224" w:rsidRDefault="00A67F86" w:rsidP="00A67F86">
      <w:pPr>
        <w:pStyle w:val="Body"/>
      </w:pPr>
    </w:p>
    <w:p w14:paraId="61FB5205" w14:textId="77777777" w:rsidR="00A67F86" w:rsidRPr="00BC4224" w:rsidRDefault="00A67F86" w:rsidP="00A67F86">
      <w:pPr>
        <w:pStyle w:val="bullet"/>
      </w:pPr>
      <w:r w:rsidRPr="00BC4224">
        <w:t xml:space="preserve">Click </w:t>
      </w:r>
      <w:r w:rsidRPr="00BC4224">
        <w:rPr>
          <w:i/>
        </w:rPr>
        <w:t>OK</w:t>
      </w:r>
      <w:r w:rsidRPr="00BC4224">
        <w:t xml:space="preserve"> to close the </w:t>
      </w:r>
      <w:r w:rsidRPr="00BC4224">
        <w:rPr>
          <w:b/>
        </w:rPr>
        <w:t>Manage Population Datasets</w:t>
      </w:r>
      <w:r w:rsidRPr="00BC4224">
        <w:t xml:space="preserve"> window and return to the </w:t>
      </w:r>
      <w:r w:rsidRPr="00BC4224">
        <w:rPr>
          <w:b/>
        </w:rPr>
        <w:t>Modify Datasets</w:t>
      </w:r>
      <w:r w:rsidRPr="00BC4224">
        <w:t xml:space="preserve"> window.</w:t>
      </w:r>
    </w:p>
    <w:p w14:paraId="01866E60" w14:textId="029CF637" w:rsidR="00A67F86" w:rsidRPr="00BC4224" w:rsidRDefault="00A67F86" w:rsidP="00A67F86">
      <w:pPr>
        <w:pStyle w:val="Body"/>
      </w:pPr>
      <w:r w:rsidRPr="00BC4224">
        <w:rPr>
          <w:noProof/>
        </w:rPr>
        <mc:AlternateContent>
          <mc:Choice Requires="wpg">
            <w:drawing>
              <wp:anchor distT="0" distB="0" distL="114300" distR="114300" simplePos="0" relativeHeight="251750400" behindDoc="0" locked="1" layoutInCell="1" allowOverlap="1" wp14:anchorId="580E4AC3" wp14:editId="43F1640F">
                <wp:simplePos x="0" y="0"/>
                <wp:positionH relativeFrom="margin">
                  <wp:posOffset>4072255</wp:posOffset>
                </wp:positionH>
                <wp:positionV relativeFrom="paragraph">
                  <wp:posOffset>50165</wp:posOffset>
                </wp:positionV>
                <wp:extent cx="1873885" cy="2353310"/>
                <wp:effectExtent l="19050" t="19050" r="12065" b="27940"/>
                <wp:wrapSquare wrapText="bothSides"/>
                <wp:docPr id="674" name="Group 674"/>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75" name="Picture 675"/>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676" name="Rectangle 676"/>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4" o:spid="_x0000_s1026" style="position:absolute;margin-left:320.65pt;margin-top:3.95pt;width:147.55pt;height:185.3pt;z-index:251750400;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">
                <v:shape id="Picture 675"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XqnnEAAAA3AAAAA8AAABkcnMvZG93bnJldi54bWxEj0uLAjEQhO+C/yG04GVZMyP42NEoIirC&#10;nnzAXnsnPQ+cdMZJ1PHfm4UFj0VVfUXNl62pxJ0aV1pWEA8iEMSp1SXnCs6n7ecUhPPIGivLpOBJ&#10;DpaLbmeOibYPPtD96HMRIOwSVFB4XydSurQgg25ga+LgZbYx6INscqkbfAS4qeQwisbSYMlhocCa&#10;1gWll+PNKLjVtNmvpqb9/fr5yL7dLr5mJlaq32tXMxCeWv8O/7f3WsF4MoK/M+EIyMU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iXqnnEAAAA3AAAAA8AAAAAAAAAAAAAAAAA&#10;nwIAAGRycy9kb3ducmV2LnhtbFBLBQYAAAAABAAEAPcAAACQAwAAAAA=&#10;" stroked="t" strokecolor="black [3213]">
                  <v:imagedata r:id="rId41" o:title=""/>
                  <v:path arrowok="t"/>
                </v:shape>
                <v:rect id="Rectangle 676"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GtT8UA&#10;AADcAAAADwAAAGRycy9kb3ducmV2LnhtbESPzWrDMBCE74G+g9hCb4lcH+zgRA5JIaQtPSRuc1+s&#10;9Q+xVsZSbfftq0Ihx2FmvmG2u9l0YqTBtZYVPK8iEMSl1S3XCr4+j8s1COeRNXaWScEPOdjlD4st&#10;ZtpOfKGx8LUIEHYZKmi87zMpXdmQQbeyPXHwKjsY9EEOtdQDTgFuOhlHUSINthwWGuzppaHyVnwb&#10;BWd7q2R3jeP39HCK0zeznurxQ6mnx3m/AeFp9vfwf/tVK0jSBP7Oh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a1PxQAAANwAAAAPAAAAAAAAAAAAAAAAAJgCAABkcnMv&#10;ZG93bnJldi54bWxQSwUGAAAAAAQABAD1AAAAigMAAAAA&#10;" filled="f" strokecolor="red" strokeweight="1.5pt"/>
                <w10:wrap type="square" anchorx="margin"/>
                <w10:anchorlock/>
              </v:group>
            </w:pict>
          </mc:Fallback>
        </mc:AlternateContent>
      </w:r>
      <w:r w:rsidRPr="00BC4224">
        <w:t>You have now finished adding the pollutant data necessary for our analysis. The population data will be used in Step 2 of the analysis, Estimate Health Impacts.</w:t>
      </w:r>
      <w:r w:rsidR="00E22FBF">
        <w:t xml:space="preserve"> </w:t>
      </w:r>
      <w:r w:rsidRPr="00BC4224">
        <w:t>Because you have only loaded the data, the stoplight should still be yellow, as pictured to the right.</w:t>
      </w:r>
    </w:p>
    <w:p w14:paraId="1D450336" w14:textId="77777777" w:rsidR="00A67F86" w:rsidRPr="00BC4224" w:rsidRDefault="00A67F86" w:rsidP="00A67F86">
      <w:pPr>
        <w:pStyle w:val="Body"/>
        <w:rPr>
          <w:rFonts w:ascii="Cambria" w:eastAsia="Times New Roman" w:hAnsi="Cambria" w:cs="Times New Roman"/>
          <w:b/>
          <w:u w:val="single"/>
        </w:rPr>
      </w:pPr>
      <w:r w:rsidRPr="00BC4224">
        <w:rPr>
          <w:b/>
          <w:u w:val="single"/>
        </w:rPr>
        <w:t>Question for Students</w:t>
      </w:r>
      <w:r w:rsidRPr="00BC4224">
        <w:rPr>
          <w:rFonts w:ascii="Cambria" w:eastAsia="Times New Roman" w:hAnsi="Cambria" w:cs="Times New Roman"/>
          <w:b/>
          <w:u w:val="single"/>
        </w:rPr>
        <w:t xml:space="preserve"> </w:t>
      </w:r>
    </w:p>
    <w:p w14:paraId="7B98FA25" w14:textId="77777777" w:rsidR="00A67F86" w:rsidRPr="00BC4224" w:rsidRDefault="00A67F86" w:rsidP="00A67F86">
      <w:pPr>
        <w:pStyle w:val="Body"/>
        <w:rPr>
          <w:rFonts w:eastAsia="Times New Roman"/>
          <w:b/>
        </w:rPr>
      </w:pPr>
      <w:r w:rsidRPr="00BC4224">
        <w:rPr>
          <w:rFonts w:eastAsia="Times New Roman"/>
          <w:b/>
        </w:rPr>
        <w:t xml:space="preserve">What races are included in the Santiago Population data? </w:t>
      </w:r>
    </w:p>
    <w:p w14:paraId="36C14661" w14:textId="77777777" w:rsidR="00A67F86" w:rsidRPr="00BC4224" w:rsidRDefault="00A67F86" w:rsidP="00A67F86">
      <w:pPr>
        <w:pStyle w:val="Body"/>
        <w:rPr>
          <w:noProof/>
        </w:rPr>
      </w:pPr>
    </w:p>
    <w:p w14:paraId="2FB5CCBC" w14:textId="77777777" w:rsidR="00A67F86" w:rsidRPr="00BC4224" w:rsidRDefault="00A67F86" w:rsidP="00A67F86">
      <w:pPr>
        <w:pStyle w:val="Body"/>
        <w:rPr>
          <w:noProof/>
        </w:rPr>
      </w:pPr>
    </w:p>
    <w:p w14:paraId="6C7C0570" w14:textId="77777777" w:rsidR="00A67F86" w:rsidRPr="00BC4224" w:rsidRDefault="00A67F86" w:rsidP="00A67F86">
      <w:pPr>
        <w:rPr>
          <w:rFonts w:asciiTheme="majorHAnsi" w:eastAsiaTheme="majorEastAsia" w:hAnsiTheme="majorHAnsi" w:cstheme="majorBidi"/>
          <w:noProof/>
        </w:rPr>
      </w:pPr>
      <w:r w:rsidRPr="00BC4224">
        <w:rPr>
          <w:noProof/>
        </w:rPr>
        <w:br w:type="page"/>
      </w:r>
    </w:p>
    <w:bookmarkStart w:id="38" w:name="_Toc955311"/>
    <w:p w14:paraId="183A13F2" w14:textId="6474F928" w:rsidR="00517837" w:rsidRPr="00BC4224" w:rsidRDefault="00651C14" w:rsidP="008453E1">
      <w:pPr>
        <w:pStyle w:val="Heading2"/>
      </w:pPr>
      <w:r w:rsidRPr="00BC4224">
        <w:rPr>
          <w:noProof/>
        </w:rPr>
        <w:lastRenderedPageBreak/>
        <mc:AlternateContent>
          <mc:Choice Requires="wpg">
            <w:drawing>
              <wp:anchor distT="0" distB="0" distL="114300" distR="114300" simplePos="0" relativeHeight="251662336" behindDoc="0" locked="0" layoutInCell="1" allowOverlap="1" wp14:anchorId="183A1691" wp14:editId="1E986F8A">
                <wp:simplePos x="0" y="0"/>
                <wp:positionH relativeFrom="margin">
                  <wp:posOffset>3843655</wp:posOffset>
                </wp:positionH>
                <wp:positionV relativeFrom="paragraph">
                  <wp:posOffset>160655</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6" o:spid="_x0000_s1026" style="position:absolute;margin-left:302.65pt;margin-top:12.65pt;width:172.2pt;height:238.25pt;z-index:25166233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30"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0086372D" w:rsidRPr="00BC4224">
        <w:t>3.</w:t>
      </w:r>
      <w:r w:rsidR="00A67F86">
        <w:t>5</w:t>
      </w:r>
      <w:r w:rsidR="00512E84" w:rsidRPr="00BC4224">
        <w:t xml:space="preserve">. </w:t>
      </w:r>
      <w:r w:rsidR="009910D0" w:rsidRPr="00BC4224">
        <w:tab/>
      </w:r>
      <w:r w:rsidR="00517837" w:rsidRPr="00BC4224">
        <w:t>Add Incidence Data</w:t>
      </w:r>
      <w:bookmarkEnd w:id="36"/>
      <w:bookmarkEnd w:id="38"/>
    </w:p>
    <w:p w14:paraId="25302894" w14:textId="04AEC074" w:rsidR="004879FA" w:rsidRPr="00BC4224" w:rsidRDefault="00517837" w:rsidP="009910D0">
      <w:pPr>
        <w:pStyle w:val="Body"/>
      </w:pPr>
      <w:r w:rsidRPr="00BC4224">
        <w:rPr>
          <w:noProof/>
        </w:rPr>
        <w:t xml:space="preserve">The incidence rate is the number of health outcomes (e.g., number of hospital visits or deaths) per person, per unit of time (generally a day or a year)—from air pollution as well as all other causes. </w:t>
      </w:r>
      <w:r w:rsidR="004879FA" w:rsidRPr="00BC4224">
        <w:t xml:space="preserve">In this exercise </w:t>
      </w:r>
      <w:r w:rsidR="009D124D">
        <w:t>you</w:t>
      </w:r>
      <w:r w:rsidR="004879FA" w:rsidRPr="00BC4224">
        <w:t xml:space="preserve"> are ultimately interested in quantifying and monetizing the number of avoided deaths associated with a reduction in PM</w:t>
      </w:r>
      <w:r w:rsidR="004879FA" w:rsidRPr="00BC4224">
        <w:rPr>
          <w:vertAlign w:val="subscript"/>
        </w:rPr>
        <w:t>2.5</w:t>
      </w:r>
      <w:r w:rsidR="004879FA" w:rsidRPr="00BC4224">
        <w:t xml:space="preserve"> concentrations. Therefore, </w:t>
      </w:r>
      <w:r w:rsidR="009D124D">
        <w:t>you</w:t>
      </w:r>
      <w:r w:rsidR="004879FA" w:rsidRPr="00BC4224">
        <w:t xml:space="preserve"> will utilize a baseline all-cause death (or, mortality) rate.</w:t>
      </w:r>
    </w:p>
    <w:p w14:paraId="183A13F4" w14:textId="5ACEFAF8" w:rsidR="00106D23" w:rsidRPr="00BC4224" w:rsidRDefault="00517837" w:rsidP="000E6F28">
      <w:pPr>
        <w:pStyle w:val="Body"/>
        <w:rPr>
          <w:noProof/>
        </w:rPr>
      </w:pPr>
      <w:r w:rsidRPr="00BC4224">
        <w:rPr>
          <w:noProof/>
        </w:rPr>
        <w:t xml:space="preserve">Locate and open the incidence rate file for mortality in </w:t>
      </w:r>
      <w:r w:rsidR="00D72438" w:rsidRPr="00BC4224">
        <w:rPr>
          <w:noProof/>
        </w:rPr>
        <w:t>Santiago</w:t>
      </w:r>
      <w:r w:rsidR="00DF3094" w:rsidRPr="00BC4224">
        <w:rPr>
          <w:noProof/>
        </w:rPr>
        <w:t xml:space="preserve"> </w:t>
      </w:r>
      <w:r w:rsidRPr="00BC4224">
        <w:rPr>
          <w:noProof/>
        </w:rPr>
        <w:t>(</w:t>
      </w:r>
      <w:r w:rsidR="00194B0B" w:rsidRPr="00BC4224">
        <w:rPr>
          <w:noProof/>
        </w:rPr>
        <w:t>“</w:t>
      </w:r>
      <w:r w:rsidR="00D72438" w:rsidRPr="00BC4224">
        <w:rPr>
          <w:noProof/>
        </w:rPr>
        <w:t>Santiago_Baseline_Mortality_Incidence_2009</w:t>
      </w:r>
      <w:r w:rsidRPr="00BC4224">
        <w:rPr>
          <w:noProof/>
        </w:rPr>
        <w:t>.csv</w:t>
      </w:r>
      <w:r w:rsidR="00194B0B" w:rsidRPr="00BC4224">
        <w:rPr>
          <w:noProof/>
        </w:rPr>
        <w:t>”</w:t>
      </w:r>
      <w:r w:rsidRPr="00BC4224">
        <w:rPr>
          <w:noProof/>
        </w:rPr>
        <w:t>).</w:t>
      </w:r>
      <w:r w:rsidR="00E22FBF">
        <w:rPr>
          <w:noProof/>
        </w:rPr>
        <w:t xml:space="preserve"> </w:t>
      </w:r>
      <w:r w:rsidRPr="00BC4224">
        <w:rPr>
          <w:noProof/>
        </w:rPr>
        <w:t xml:space="preserve">Note the configuration of the names of the columns and rows in the file for future evaluations when you might </w:t>
      </w:r>
      <w:r w:rsidR="004E4E51" w:rsidRPr="00BC4224">
        <w:rPr>
          <w:noProof/>
        </w:rPr>
        <w:t>need to use</w:t>
      </w:r>
      <w:r w:rsidRPr="00BC4224">
        <w:rPr>
          <w:noProof/>
        </w:rPr>
        <w:t xml:space="preserve"> incidence rates for other endpoints or populations.</w:t>
      </w:r>
      <w:r w:rsidR="00DB26E2" w:rsidRPr="00BC4224">
        <w:rPr>
          <w:noProof/>
        </w:rPr>
        <w:t xml:space="preserve"> </w:t>
      </w:r>
      <w:r w:rsidR="00D15CE3" w:rsidRPr="00BC4224">
        <w:rPr>
          <w:noProof/>
        </w:rPr>
        <w:t xml:space="preserve">Close the Santiago incidence rate file. </w:t>
      </w:r>
      <w:r w:rsidR="00DB26E2" w:rsidRPr="00BC4224">
        <w:rPr>
          <w:noProof/>
        </w:rPr>
        <w:t>To add mortality rates</w:t>
      </w:r>
      <w:r w:rsidR="00FC41CA" w:rsidRPr="00BC4224">
        <w:rPr>
          <w:noProof/>
        </w:rPr>
        <w:t xml:space="preserve"> </w:t>
      </w:r>
      <w:r w:rsidR="00DB26E2" w:rsidRPr="00BC4224">
        <w:rPr>
          <w:noProof/>
        </w:rPr>
        <w:t>to BenMAP</w:t>
      </w:r>
      <w:r w:rsidR="007D0493" w:rsidRPr="00BC4224">
        <w:rPr>
          <w:noProof/>
        </w:rPr>
        <w:t>-CE</w:t>
      </w:r>
      <w:r w:rsidR="00DB26E2" w:rsidRPr="00BC4224">
        <w:rPr>
          <w:noProof/>
        </w:rPr>
        <w:t>:</w:t>
      </w:r>
      <w:r w:rsidR="005D5662" w:rsidRPr="00BC4224">
        <w:rPr>
          <w:noProof/>
        </w:rPr>
        <w:t xml:space="preserve"> </w:t>
      </w:r>
    </w:p>
    <w:p w14:paraId="183A13F5" w14:textId="77777777" w:rsidR="00106D23" w:rsidRPr="00BC4224" w:rsidRDefault="00106D23" w:rsidP="00760568">
      <w:pPr>
        <w:pStyle w:val="bullet"/>
      </w:pPr>
      <w:r w:rsidRPr="00BC4224">
        <w:t xml:space="preserve">Click the </w:t>
      </w:r>
      <w:r w:rsidRPr="00BC4224">
        <w:rPr>
          <w:i/>
        </w:rPr>
        <w:t>Manage</w:t>
      </w:r>
      <w:r w:rsidRPr="00BC4224">
        <w:t xml:space="preserve"> button under the </w:t>
      </w:r>
      <w:r w:rsidRPr="00BC4224">
        <w:rPr>
          <w:i/>
        </w:rPr>
        <w:t>Incidence/Prevalence Rates</w:t>
      </w:r>
      <w:r w:rsidRPr="00BC4224">
        <w:t xml:space="preserve"> box. This will bring up the</w:t>
      </w:r>
      <w:r w:rsidR="00D15CE3" w:rsidRPr="00BC4224">
        <w:t xml:space="preserve"> </w:t>
      </w:r>
      <w:r w:rsidRPr="00BC4224">
        <w:rPr>
          <w:b/>
        </w:rPr>
        <w:t>Manage Incidence Datasets</w:t>
      </w:r>
      <w:r w:rsidRPr="00BC4224">
        <w:t xml:space="preserve"> window.</w:t>
      </w:r>
    </w:p>
    <w:p w14:paraId="183A13F6" w14:textId="77777777" w:rsidR="00106D23" w:rsidRPr="00BC4224" w:rsidRDefault="00106D23" w:rsidP="00760568">
      <w:pPr>
        <w:pStyle w:val="bullet"/>
      </w:pPr>
      <w:r w:rsidRPr="00BC4224">
        <w:t xml:space="preserve">Click the </w:t>
      </w:r>
      <w:r w:rsidRPr="00BC4224">
        <w:rPr>
          <w:i/>
        </w:rPr>
        <w:t>Add</w:t>
      </w:r>
      <w:r w:rsidRPr="00BC4224">
        <w:t xml:space="preserve"> button under the </w:t>
      </w:r>
      <w:r w:rsidRPr="00BC4224">
        <w:rPr>
          <w:i/>
        </w:rPr>
        <w:t>Available Datasets</w:t>
      </w:r>
      <w:r w:rsidRPr="00BC4224">
        <w:t xml:space="preserve"> box. This will bring up the </w:t>
      </w:r>
      <w:r w:rsidRPr="00BC4224">
        <w:rPr>
          <w:b/>
        </w:rPr>
        <w:t>Incidence Dataset Definition</w:t>
      </w:r>
      <w:r w:rsidRPr="00BC4224">
        <w:t xml:space="preserve"> window.</w:t>
      </w:r>
    </w:p>
    <w:p w14:paraId="183A13F7" w14:textId="77777777" w:rsidR="00106D23" w:rsidRPr="00BC4224" w:rsidRDefault="00106D23" w:rsidP="00760568">
      <w:pPr>
        <w:pStyle w:val="bullet"/>
      </w:pPr>
      <w:r w:rsidRPr="00BC4224">
        <w:t xml:space="preserve">In the Dataset Name box, type </w:t>
      </w:r>
      <w:r w:rsidR="004E4E51" w:rsidRPr="00BC4224">
        <w:t>“</w:t>
      </w:r>
      <w:r w:rsidR="00D72438" w:rsidRPr="00BC4224">
        <w:t>Santiago</w:t>
      </w:r>
      <w:r w:rsidR="001818E9" w:rsidRPr="00BC4224">
        <w:t xml:space="preserve"> </w:t>
      </w:r>
      <w:r w:rsidRPr="00BC4224">
        <w:t>Incidence Rates</w:t>
      </w:r>
      <w:r w:rsidR="004E4E51" w:rsidRPr="00BC4224">
        <w:t>”</w:t>
      </w:r>
      <w:r w:rsidRPr="00BC4224">
        <w:rPr>
          <w:i/>
        </w:rPr>
        <w:t>.</w:t>
      </w:r>
      <w:r w:rsidRPr="00BC4224">
        <w:t xml:space="preserve"> This will be the name of the new incidence dataset. </w:t>
      </w:r>
    </w:p>
    <w:p w14:paraId="183A13F8" w14:textId="77777777" w:rsidR="00106D23" w:rsidRPr="00BC4224" w:rsidRDefault="00106D23" w:rsidP="00760568">
      <w:pPr>
        <w:pStyle w:val="bullet"/>
      </w:pPr>
      <w:r w:rsidRPr="00BC4224">
        <w:t xml:space="preserve">Select </w:t>
      </w:r>
      <w:r w:rsidR="00D72438" w:rsidRPr="00BC4224">
        <w:rPr>
          <w:i/>
        </w:rPr>
        <w:t>Santiago Districts</w:t>
      </w:r>
      <w:r w:rsidRPr="00BC4224">
        <w:t xml:space="preserve"> from the Grid Definition menu.</w:t>
      </w:r>
    </w:p>
    <w:p w14:paraId="183A13F9" w14:textId="77777777" w:rsidR="00106D23" w:rsidRPr="00BC4224" w:rsidRDefault="001818E9" w:rsidP="00760568">
      <w:pPr>
        <w:pStyle w:val="bullet"/>
      </w:pPr>
      <w:r w:rsidRPr="00BC4224">
        <w:t xml:space="preserve">Click the </w:t>
      </w:r>
      <w:r w:rsidRPr="00BC4224">
        <w:rPr>
          <w:i/>
        </w:rPr>
        <w:t>Load from File</w:t>
      </w:r>
      <w:r w:rsidRPr="00BC4224">
        <w:t xml:space="preserve"> button. Click the </w:t>
      </w:r>
      <w:r w:rsidRPr="00BC4224">
        <w:rPr>
          <w:i/>
        </w:rPr>
        <w:t xml:space="preserve">Browse </w:t>
      </w:r>
      <w:r w:rsidRPr="00BC4224">
        <w:t>button, locate the CSV file with the incidence dataset</w:t>
      </w:r>
      <w:r w:rsidR="00106D23" w:rsidRPr="00BC4224">
        <w:t xml:space="preserve"> </w:t>
      </w:r>
      <w:r w:rsidRPr="00BC4224">
        <w:t>(</w:t>
      </w:r>
      <w:r w:rsidR="004E4E51" w:rsidRPr="00BC4224">
        <w:t>“</w:t>
      </w:r>
      <w:r w:rsidR="00D72438" w:rsidRPr="00BC4224">
        <w:t>Santiago_Baseline_Mortality_Incidence_2009</w:t>
      </w:r>
      <w:r w:rsidRPr="00BC4224">
        <w:t>.csv</w:t>
      </w:r>
      <w:r w:rsidR="004E4E51" w:rsidRPr="00BC4224">
        <w:t>”</w:t>
      </w:r>
      <w:r w:rsidRPr="00BC4224">
        <w:t xml:space="preserve">), and click </w:t>
      </w:r>
      <w:r w:rsidRPr="00BC4224">
        <w:rPr>
          <w:i/>
        </w:rPr>
        <w:t>Open.</w:t>
      </w:r>
    </w:p>
    <w:p w14:paraId="183A13FA" w14:textId="517EE2AB" w:rsidR="001818E9" w:rsidRPr="00BC4224" w:rsidRDefault="001818E9" w:rsidP="00760568">
      <w:pPr>
        <w:pStyle w:val="bullet"/>
      </w:pPr>
      <w:r w:rsidRPr="00BC4224">
        <w:t xml:space="preserve">Click </w:t>
      </w:r>
      <w:r w:rsidRPr="00BC4224">
        <w:rPr>
          <w:i/>
        </w:rPr>
        <w:t xml:space="preserve">Validate </w:t>
      </w:r>
      <w:r w:rsidRPr="00BC4224">
        <w:t>to run the validation tool before importing the file. This is a required step that ensures the data is in the correct format for BenMAP</w:t>
      </w:r>
      <w:r w:rsidR="007D0493" w:rsidRPr="00BC4224">
        <w:t>-CE</w:t>
      </w:r>
      <w:r w:rsidRPr="00BC4224">
        <w:t xml:space="preserve"> to use.</w:t>
      </w:r>
      <w:r w:rsidR="00E22FBF">
        <w:t xml:space="preserve"> </w:t>
      </w:r>
      <w:r w:rsidRPr="00BC4224">
        <w:t>Confirm that there were no errors or warnings found in the validation process. If errors are found in a fil</w:t>
      </w:r>
      <w:r w:rsidR="00EF6614" w:rsidRPr="00BC4224">
        <w:t>e you are importing, consult section 4.1.4.1 of the</w:t>
      </w:r>
      <w:r w:rsidRPr="00BC4224">
        <w:t xml:space="preserve"> BenMAP</w:t>
      </w:r>
      <w:r w:rsidR="002A7886" w:rsidRPr="00BC4224">
        <w:t>-CE</w:t>
      </w:r>
      <w:r w:rsidRPr="00BC4224">
        <w:t xml:space="preserve"> User’s Manual</w:t>
      </w:r>
      <w:r w:rsidR="00EF6614" w:rsidRPr="00BC4224">
        <w:t xml:space="preserve"> </w:t>
      </w:r>
      <w:r w:rsidRPr="00BC4224">
        <w:t>for information regarding the required format for files imported into BenMAP</w:t>
      </w:r>
      <w:r w:rsidR="002A7886" w:rsidRPr="00BC4224">
        <w:t>-CE</w:t>
      </w:r>
      <w:r w:rsidRPr="00BC4224">
        <w:t xml:space="preserve">. Click </w:t>
      </w:r>
      <w:r w:rsidRPr="00BC4224">
        <w:rPr>
          <w:i/>
        </w:rPr>
        <w:t>OK</w:t>
      </w:r>
      <w:r w:rsidRPr="00BC4224">
        <w:t xml:space="preserve"> to close the validation results. </w:t>
      </w:r>
    </w:p>
    <w:p w14:paraId="183A13FB" w14:textId="77777777" w:rsidR="001818E9" w:rsidRPr="00BC4224" w:rsidRDefault="001818E9" w:rsidP="00760568">
      <w:pPr>
        <w:pStyle w:val="bullet"/>
      </w:pPr>
      <w:r w:rsidRPr="00BC4224">
        <w:t xml:space="preserve">Click </w:t>
      </w:r>
      <w:r w:rsidRPr="00BC4224">
        <w:rPr>
          <w:i/>
        </w:rPr>
        <w:t>OK</w:t>
      </w:r>
      <w:r w:rsidRPr="00BC4224">
        <w:t xml:space="preserve"> in the </w:t>
      </w:r>
      <w:r w:rsidRPr="00BC4224">
        <w:rPr>
          <w:b/>
        </w:rPr>
        <w:t>Load Incidence/Prevalence Database</w:t>
      </w:r>
      <w:r w:rsidRPr="00BC4224">
        <w:t xml:space="preserve"> window. In the confirmation window that appears, click </w:t>
      </w:r>
      <w:r w:rsidRPr="00BC4224">
        <w:rPr>
          <w:i/>
        </w:rPr>
        <w:t>Yes.</w:t>
      </w:r>
    </w:p>
    <w:p w14:paraId="183A13FD" w14:textId="0005293C" w:rsidR="001818E9" w:rsidRPr="00BC4224" w:rsidRDefault="001818E9" w:rsidP="004956BD">
      <w:pPr>
        <w:pStyle w:val="bullet"/>
        <w:keepNext/>
      </w:pPr>
      <w:r w:rsidRPr="00BC4224">
        <w:lastRenderedPageBreak/>
        <w:t>Once BenMAP</w:t>
      </w:r>
      <w:r w:rsidR="002A7886" w:rsidRPr="00BC4224">
        <w:t>-CE</w:t>
      </w:r>
      <w:r w:rsidRPr="00BC4224">
        <w:t xml:space="preserve"> is finished loading the data, the </w:t>
      </w:r>
      <w:r w:rsidRPr="00BC4224">
        <w:rPr>
          <w:b/>
        </w:rPr>
        <w:t>Incidence Dataset Definition</w:t>
      </w:r>
      <w:r w:rsidRPr="00BC4224">
        <w:t xml:space="preserve"> window should look like this:</w:t>
      </w:r>
    </w:p>
    <w:p w14:paraId="183A13FE" w14:textId="610B82B7" w:rsidR="0063005A" w:rsidRPr="00BC4224" w:rsidRDefault="000E6F28" w:rsidP="000E6F28">
      <w:pPr>
        <w:pStyle w:val="Body"/>
        <w:rPr>
          <w:noProof/>
        </w:rPr>
      </w:pPr>
      <w:r w:rsidRPr="00BC4224">
        <w:rPr>
          <w:noProof/>
        </w:rPr>
        <w:drawing>
          <wp:anchor distT="0" distB="0" distL="114300" distR="114300" simplePos="0" relativeHeight="251699200" behindDoc="0" locked="0" layoutInCell="1" allowOverlap="1" wp14:anchorId="564009EE" wp14:editId="54CAC9E6">
            <wp:simplePos x="0" y="0"/>
            <wp:positionH relativeFrom="column">
              <wp:posOffset>193443</wp:posOffset>
            </wp:positionH>
            <wp:positionV relativeFrom="paragraph">
              <wp:posOffset>133350</wp:posOffset>
            </wp:positionV>
            <wp:extent cx="5557984" cy="4324350"/>
            <wp:effectExtent l="0" t="0" r="508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5557984" cy="4324350"/>
                    </a:xfrm>
                    <a:prstGeom prst="rect">
                      <a:avLst/>
                    </a:prstGeom>
                  </pic:spPr>
                </pic:pic>
              </a:graphicData>
            </a:graphic>
            <wp14:sizeRelH relativeFrom="page">
              <wp14:pctWidth>0</wp14:pctWidth>
            </wp14:sizeRelH>
            <wp14:sizeRelV relativeFrom="page">
              <wp14:pctHeight>0</wp14:pctHeight>
            </wp14:sizeRelV>
          </wp:anchor>
        </w:drawing>
      </w:r>
    </w:p>
    <w:p w14:paraId="29BE7BB7" w14:textId="77777777" w:rsidR="000E6F28" w:rsidRPr="00BC4224" w:rsidRDefault="000E6F28" w:rsidP="000E6F28">
      <w:pPr>
        <w:pStyle w:val="Body"/>
        <w:rPr>
          <w:noProof/>
        </w:rPr>
      </w:pPr>
    </w:p>
    <w:p w14:paraId="0B9CEDFB" w14:textId="77777777" w:rsidR="000E6F28" w:rsidRPr="00BC4224" w:rsidRDefault="000E6F28" w:rsidP="000E6F28">
      <w:pPr>
        <w:pStyle w:val="Body"/>
        <w:rPr>
          <w:noProof/>
        </w:rPr>
      </w:pPr>
    </w:p>
    <w:p w14:paraId="1E626923" w14:textId="77777777" w:rsidR="000E6F28" w:rsidRPr="00BC4224" w:rsidRDefault="000E6F28" w:rsidP="000E6F28">
      <w:pPr>
        <w:pStyle w:val="Body"/>
        <w:rPr>
          <w:noProof/>
        </w:rPr>
      </w:pPr>
    </w:p>
    <w:p w14:paraId="40682AF9" w14:textId="77777777" w:rsidR="000E6F28" w:rsidRPr="00BC4224" w:rsidRDefault="000E6F28" w:rsidP="000E6F28">
      <w:pPr>
        <w:pStyle w:val="Body"/>
        <w:rPr>
          <w:noProof/>
        </w:rPr>
      </w:pPr>
    </w:p>
    <w:p w14:paraId="77456254" w14:textId="77777777" w:rsidR="000E6F28" w:rsidRPr="00BC4224" w:rsidRDefault="000E6F28" w:rsidP="000E6F28">
      <w:pPr>
        <w:pStyle w:val="Body"/>
        <w:rPr>
          <w:noProof/>
        </w:rPr>
      </w:pPr>
    </w:p>
    <w:p w14:paraId="3BDA227B" w14:textId="77777777" w:rsidR="000E6F28" w:rsidRPr="00BC4224" w:rsidRDefault="000E6F28" w:rsidP="000E6F28">
      <w:pPr>
        <w:pStyle w:val="Body"/>
        <w:rPr>
          <w:noProof/>
        </w:rPr>
      </w:pPr>
    </w:p>
    <w:p w14:paraId="3A69AD2A" w14:textId="77777777" w:rsidR="000E6F28" w:rsidRPr="00BC4224" w:rsidRDefault="000E6F28" w:rsidP="000E6F28">
      <w:pPr>
        <w:pStyle w:val="Body"/>
        <w:rPr>
          <w:noProof/>
        </w:rPr>
      </w:pPr>
    </w:p>
    <w:p w14:paraId="0324EDFE" w14:textId="77777777" w:rsidR="000E6F28" w:rsidRPr="00BC4224" w:rsidRDefault="000E6F28" w:rsidP="000E6F28">
      <w:pPr>
        <w:pStyle w:val="Body"/>
        <w:rPr>
          <w:noProof/>
        </w:rPr>
      </w:pPr>
    </w:p>
    <w:p w14:paraId="3ACAD28F" w14:textId="77777777" w:rsidR="000E6F28" w:rsidRPr="00BC4224" w:rsidRDefault="000E6F28" w:rsidP="000E6F28">
      <w:pPr>
        <w:pStyle w:val="Body"/>
        <w:rPr>
          <w:noProof/>
        </w:rPr>
      </w:pPr>
    </w:p>
    <w:p w14:paraId="11FC9504" w14:textId="77777777" w:rsidR="000E6F28" w:rsidRPr="00BC4224" w:rsidRDefault="000E6F28" w:rsidP="000E6F28">
      <w:pPr>
        <w:pStyle w:val="Body"/>
        <w:rPr>
          <w:noProof/>
        </w:rPr>
      </w:pPr>
    </w:p>
    <w:p w14:paraId="21ED7580" w14:textId="77777777" w:rsidR="000E6F28" w:rsidRPr="00BC4224" w:rsidRDefault="000E6F28" w:rsidP="000E6F28">
      <w:pPr>
        <w:pStyle w:val="Body"/>
        <w:rPr>
          <w:noProof/>
        </w:rPr>
      </w:pPr>
    </w:p>
    <w:p w14:paraId="2DC16813" w14:textId="77777777" w:rsidR="000E6F28" w:rsidRPr="00BC4224" w:rsidRDefault="000E6F28" w:rsidP="000E6F28">
      <w:pPr>
        <w:pStyle w:val="Body"/>
        <w:rPr>
          <w:noProof/>
        </w:rPr>
      </w:pPr>
    </w:p>
    <w:p w14:paraId="6FC259B2" w14:textId="77777777" w:rsidR="000E6F28" w:rsidRPr="00BC4224" w:rsidRDefault="000E6F28" w:rsidP="000E6F28">
      <w:pPr>
        <w:pStyle w:val="Body"/>
        <w:rPr>
          <w:noProof/>
        </w:rPr>
      </w:pPr>
    </w:p>
    <w:p w14:paraId="0DF7F5BB" w14:textId="77777777" w:rsidR="000E6F28" w:rsidRPr="00BC4224" w:rsidRDefault="000E6F28" w:rsidP="000E6F28">
      <w:pPr>
        <w:pStyle w:val="Body"/>
        <w:rPr>
          <w:noProof/>
        </w:rPr>
      </w:pPr>
    </w:p>
    <w:p w14:paraId="183A1400" w14:textId="77777777" w:rsidR="0063005A" w:rsidRPr="00BC4224" w:rsidRDefault="0063005A" w:rsidP="00760568">
      <w:pPr>
        <w:pStyle w:val="bullet"/>
      </w:pPr>
      <w:r w:rsidRPr="00BC4224">
        <w:t xml:space="preserve">Click </w:t>
      </w:r>
      <w:r w:rsidRPr="00BC4224">
        <w:rPr>
          <w:i/>
        </w:rPr>
        <w:t>OK</w:t>
      </w:r>
      <w:r w:rsidRPr="00BC4224">
        <w:t xml:space="preserve"> to return to the </w:t>
      </w:r>
      <w:r w:rsidRPr="00BC4224">
        <w:rPr>
          <w:b/>
        </w:rPr>
        <w:t>Manage Incidence Datasets</w:t>
      </w:r>
      <w:r w:rsidRPr="00BC4224">
        <w:t xml:space="preserve"> window.</w:t>
      </w:r>
    </w:p>
    <w:p w14:paraId="183A1401" w14:textId="77777777" w:rsidR="00556FCE" w:rsidRPr="00BC4224" w:rsidRDefault="0063005A" w:rsidP="00760568">
      <w:pPr>
        <w:pStyle w:val="bullet"/>
      </w:pPr>
      <w:r w:rsidRPr="00BC4224">
        <w:t xml:space="preserve">Click </w:t>
      </w:r>
      <w:r w:rsidRPr="00BC4224">
        <w:rPr>
          <w:i/>
        </w:rPr>
        <w:t>OK</w:t>
      </w:r>
      <w:r w:rsidRPr="00BC4224">
        <w:t xml:space="preserve"> to return to the </w:t>
      </w:r>
      <w:r w:rsidRPr="00BC4224">
        <w:rPr>
          <w:b/>
        </w:rPr>
        <w:t>Modify Datasets</w:t>
      </w:r>
      <w:r w:rsidRPr="00BC4224">
        <w:t xml:space="preserve"> window.</w:t>
      </w:r>
      <w:r w:rsidR="00556FCE" w:rsidRPr="00BC4224">
        <mc:AlternateContent>
          <mc:Choice Requires="wpg">
            <w:drawing>
              <wp:anchor distT="0" distB="0" distL="114300" distR="114300" simplePos="0" relativeHeight="251668480" behindDoc="0" locked="1" layoutInCell="1" allowOverlap="1" wp14:anchorId="183A1695" wp14:editId="4CA866B2">
                <wp:simplePos x="0" y="0"/>
                <wp:positionH relativeFrom="margin">
                  <wp:posOffset>3931285</wp:posOffset>
                </wp:positionH>
                <wp:positionV relativeFrom="paragraph">
                  <wp:posOffset>263525</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704" name="Rectangle 704"/>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09.55pt;margin-top:20.75pt;width:149.9pt;height:180.65pt;z-index:25166848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">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ZTu3EAAAA3AAAAA8AAABkcnMvZG93bnJldi54bWxEj0+LwjAUxO+C3yE8YS+iaT1o7RpFRBfB&#10;k+6C12fz+odtXmoTtX57s7DgcZiZ3zCLVWdqcafWVZYVxOMIBHFmdcWFgp/v3SgB4TyyxtoyKXiS&#10;g9Wy31tgqu2Dj3Q/+UIECLsUFZTeN6mULivJoBvbhjh4uW0N+iDbQuoWHwFuajmJoqk0WHFYKLGh&#10;TUnZ7+lmFNwa2u7Xieku8/MwP7iv+JqbWKmPQbf+BOGp8+/wf3uvFcyiCfydCUdAL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mZTu3EAAAA3AAAAA8AAAAAAAAAAAAAAAAA&#10;nwIAAGRycy9kb3ducmV2LnhtbFBLBQYAAAAABAAEAPcAAACQAwAAAAA=&#10;" stroked="t" strokecolor="black [3213]">
                  <v:imagedata r:id="rId41"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183A1402" w14:textId="0BCAAD84" w:rsidR="00556FCE" w:rsidRPr="00BC4224" w:rsidRDefault="00556FCE" w:rsidP="000E6F28">
      <w:pPr>
        <w:pStyle w:val="Body"/>
        <w:rPr>
          <w:noProof/>
        </w:rPr>
      </w:pPr>
      <w:r w:rsidRPr="00BC4224">
        <w:t>You have now finished adding the baseline incidence data necessary for our analysis. The baseline incidence data will be used in Step 2 of the analysis, Estimate Health Impacts.</w:t>
      </w:r>
      <w:r w:rsidR="00E22FBF">
        <w:t xml:space="preserve"> </w:t>
      </w:r>
      <w:r w:rsidRPr="00BC4224">
        <w:t>Because you have only loaded the data, the stoplight should still be yellow, as pictured to the right.</w:t>
      </w:r>
    </w:p>
    <w:p w14:paraId="3DCE2DBD" w14:textId="77777777" w:rsidR="00A8391D" w:rsidRPr="00BC4224" w:rsidRDefault="00A8391D" w:rsidP="000E6F28">
      <w:pPr>
        <w:pStyle w:val="Body"/>
        <w:rPr>
          <w:b/>
          <w:noProof/>
          <w:u w:val="single"/>
        </w:rPr>
      </w:pPr>
      <w:r w:rsidRPr="00BC4224">
        <w:rPr>
          <w:b/>
          <w:u w:val="single"/>
        </w:rPr>
        <w:t>Question for Students</w:t>
      </w:r>
      <w:r w:rsidRPr="00BC4224">
        <w:rPr>
          <w:b/>
          <w:noProof/>
          <w:u w:val="single"/>
        </w:rPr>
        <w:t xml:space="preserve"> </w:t>
      </w:r>
    </w:p>
    <w:p w14:paraId="183A1404" w14:textId="60BEC38C" w:rsidR="000B3112" w:rsidRPr="00BC4224" w:rsidRDefault="000B3112" w:rsidP="000E6F28">
      <w:pPr>
        <w:pStyle w:val="Body"/>
        <w:rPr>
          <w:b/>
          <w:noProof/>
        </w:rPr>
      </w:pPr>
      <w:r w:rsidRPr="00BC4224">
        <w:rPr>
          <w:b/>
          <w:noProof/>
        </w:rPr>
        <w:t>What health enpoints are included in the Santiago Incidence Rates?</w:t>
      </w:r>
    </w:p>
    <w:p w14:paraId="183A1405" w14:textId="05BEC239" w:rsidR="000E6F28" w:rsidRPr="00BC4224" w:rsidRDefault="000E6F28">
      <w:pPr>
        <w:rPr>
          <w:rFonts w:asciiTheme="majorHAnsi" w:hAnsiTheme="majorHAnsi"/>
          <w:b/>
          <w:noProof/>
          <w:color w:val="FF0000"/>
        </w:rPr>
      </w:pPr>
      <w:r w:rsidRPr="00BC4224">
        <w:rPr>
          <w:rFonts w:asciiTheme="majorHAnsi" w:hAnsiTheme="majorHAnsi"/>
          <w:b/>
          <w:noProof/>
          <w:color w:val="FF0000"/>
        </w:rPr>
        <w:br w:type="page"/>
      </w:r>
    </w:p>
    <w:bookmarkStart w:id="39" w:name="_Toc481495903"/>
    <w:bookmarkStart w:id="40" w:name="_Toc955312"/>
    <w:p w14:paraId="183A142A" w14:textId="130D3F8B" w:rsidR="00947C4F" w:rsidRPr="00BC4224" w:rsidRDefault="000E6F28" w:rsidP="008453E1">
      <w:pPr>
        <w:pStyle w:val="Heading2"/>
      </w:pPr>
      <w:r w:rsidRPr="00BC4224">
        <w:rPr>
          <w:noProof/>
        </w:rPr>
        <w:lastRenderedPageBreak/>
        <mc:AlternateContent>
          <mc:Choice Requires="wpg">
            <w:drawing>
              <wp:anchor distT="0" distB="0" distL="114300" distR="114300" simplePos="0" relativeHeight="251666432" behindDoc="0" locked="0" layoutInCell="1" allowOverlap="1" wp14:anchorId="7E4B7D8D" wp14:editId="73789420">
                <wp:simplePos x="0" y="0"/>
                <wp:positionH relativeFrom="column">
                  <wp:posOffset>3961765</wp:posOffset>
                </wp:positionH>
                <wp:positionV relativeFrom="paragraph">
                  <wp:posOffset>212725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11.95pt;margin-top:16.75pt;width:165.4pt;height:233.1pt;z-index:251666432"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30"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0086372D" w:rsidRPr="00BC4224">
        <w:t>3.6</w:t>
      </w:r>
      <w:r w:rsidR="006A7510" w:rsidRPr="00BC4224">
        <w:t xml:space="preserve">. </w:t>
      </w:r>
      <w:r w:rsidRPr="00BC4224">
        <w:tab/>
      </w:r>
      <w:r w:rsidR="00947C4F" w:rsidRPr="00BC4224">
        <w:t>Add Health Impact Functions</w:t>
      </w:r>
      <w:bookmarkEnd w:id="39"/>
      <w:bookmarkEnd w:id="40"/>
    </w:p>
    <w:p w14:paraId="183A142B" w14:textId="268B0457" w:rsidR="00947C4F" w:rsidRPr="00BC4224" w:rsidRDefault="00947C4F" w:rsidP="000E6F28">
      <w:pPr>
        <w:pStyle w:val="Body"/>
        <w:rPr>
          <w:noProof/>
        </w:rPr>
      </w:pPr>
      <w:r w:rsidRPr="00BC4224">
        <w:rPr>
          <w:noProof/>
        </w:rPr>
        <w:t>BenMAP-CE contains a large library of health impact functions developed using risk estimates reported in peer-reviewed epidemiology studies. There are two ways to add health impact functions to BenMAP-CE. The first technique imports a .csv or .xlsx file. This approach is best when you wish to import a large number of functions. The second is to program a function manually, using the BenMAP-CE function editor. You will learn both techniques here.</w:t>
      </w:r>
      <w:r w:rsidR="00F472DD" w:rsidRPr="00BC4224">
        <w:rPr>
          <w:noProof/>
        </w:rPr>
        <w:t xml:space="preserve"> </w:t>
      </w:r>
    </w:p>
    <w:p w14:paraId="183A142C" w14:textId="73345783" w:rsidR="0095151F" w:rsidRPr="00BC4224" w:rsidRDefault="0086372D" w:rsidP="000E6F28">
      <w:pPr>
        <w:pStyle w:val="Heading3"/>
      </w:pPr>
      <w:bookmarkStart w:id="41" w:name="_Toc481495904"/>
      <w:bookmarkStart w:id="42" w:name="_Toc955313"/>
      <w:r w:rsidRPr="00BC4224">
        <w:t>3.6</w:t>
      </w:r>
      <w:r w:rsidR="006A7510" w:rsidRPr="00BC4224">
        <w:t xml:space="preserve">.1 </w:t>
      </w:r>
      <w:r w:rsidR="000E6F28" w:rsidRPr="00BC4224">
        <w:tab/>
      </w:r>
      <w:r w:rsidR="00947C4F" w:rsidRPr="00BC4224">
        <w:t xml:space="preserve">Technique 1: Importing </w:t>
      </w:r>
      <w:r w:rsidR="0036460E" w:rsidRPr="00BC4224">
        <w:t>H</w:t>
      </w:r>
      <w:r w:rsidR="00947C4F" w:rsidRPr="00BC4224">
        <w:t xml:space="preserve">ealth </w:t>
      </w:r>
      <w:r w:rsidR="0036460E" w:rsidRPr="00BC4224">
        <w:t>I</w:t>
      </w:r>
      <w:r w:rsidR="00947C4F" w:rsidRPr="00BC4224">
        <w:t xml:space="preserve">mpact </w:t>
      </w:r>
      <w:r w:rsidR="0036460E" w:rsidRPr="00BC4224">
        <w:t>F</w:t>
      </w:r>
      <w:r w:rsidR="00947C4F" w:rsidRPr="00BC4224">
        <w:t xml:space="preserve">unctions </w:t>
      </w:r>
      <w:r w:rsidR="0095151F" w:rsidRPr="00BC4224">
        <w:t>as .csv or .</w:t>
      </w:r>
      <w:proofErr w:type="spellStart"/>
      <w:r w:rsidR="0095151F" w:rsidRPr="00BC4224">
        <w:t>xlsx</w:t>
      </w:r>
      <w:proofErr w:type="spellEnd"/>
      <w:r w:rsidR="0095151F" w:rsidRPr="00BC4224">
        <w:t xml:space="preserve"> </w:t>
      </w:r>
      <w:r w:rsidR="0036460E" w:rsidRPr="00BC4224">
        <w:t>F</w:t>
      </w:r>
      <w:r w:rsidR="0095151F" w:rsidRPr="00BC4224">
        <w:t>iles</w:t>
      </w:r>
      <w:bookmarkEnd w:id="41"/>
      <w:bookmarkEnd w:id="42"/>
    </w:p>
    <w:p w14:paraId="183A142D" w14:textId="77777777" w:rsidR="0095151F" w:rsidRPr="00BC4224" w:rsidRDefault="0095151F" w:rsidP="00760568">
      <w:pPr>
        <w:pStyle w:val="bullet"/>
      </w:pPr>
      <w:r w:rsidRPr="00BC4224">
        <w:t xml:space="preserve">First, select </w:t>
      </w:r>
      <w:r w:rsidRPr="00BC4224">
        <w:rPr>
          <w:i/>
        </w:rPr>
        <w:t>Manage</w:t>
      </w:r>
      <w:r w:rsidRPr="00BC4224">
        <w:t xml:space="preserve"> under </w:t>
      </w:r>
      <w:r w:rsidRPr="00BC4224">
        <w:rPr>
          <w:i/>
        </w:rPr>
        <w:t>Health Impact Functions</w:t>
      </w:r>
      <w:r w:rsidRPr="00BC4224">
        <w:t xml:space="preserve">. Select </w:t>
      </w:r>
      <w:r w:rsidRPr="00BC4224">
        <w:rPr>
          <w:i/>
        </w:rPr>
        <w:t>Add</w:t>
      </w:r>
      <w:r w:rsidRPr="00BC4224">
        <w:t xml:space="preserve"> and then enter “</w:t>
      </w:r>
      <w:r w:rsidR="00120A0C" w:rsidRPr="00BC4224">
        <w:t>Sanhueza Health Impact</w:t>
      </w:r>
      <w:r w:rsidRPr="00BC4224">
        <w:t xml:space="preserve"> Functions” as the </w:t>
      </w:r>
      <w:r w:rsidRPr="00BC4224">
        <w:rPr>
          <w:i/>
        </w:rPr>
        <w:t>Health Impact Function Dataset Name</w:t>
      </w:r>
      <w:r w:rsidRPr="00BC4224">
        <w:t xml:space="preserve">. </w:t>
      </w:r>
    </w:p>
    <w:p w14:paraId="183A142E" w14:textId="0C924E75" w:rsidR="0095151F" w:rsidRPr="00BC4224" w:rsidRDefault="002B0C9E" w:rsidP="00760568">
      <w:pPr>
        <w:pStyle w:val="bullet"/>
      </w:pPr>
      <w:r w:rsidRPr="00BC4224">
        <w:drawing>
          <wp:anchor distT="0" distB="0" distL="114300" distR="114300" simplePos="0" relativeHeight="251702272" behindDoc="0" locked="0" layoutInCell="1" allowOverlap="1" wp14:anchorId="326571A1" wp14:editId="73D78B2E">
            <wp:simplePos x="0" y="0"/>
            <wp:positionH relativeFrom="column">
              <wp:posOffset>828675</wp:posOffset>
            </wp:positionH>
            <wp:positionV relativeFrom="paragraph">
              <wp:posOffset>862965</wp:posOffset>
            </wp:positionV>
            <wp:extent cx="4286250" cy="310769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4286250" cy="3107690"/>
                    </a:xfrm>
                    <a:prstGeom prst="rect">
                      <a:avLst/>
                    </a:prstGeom>
                  </pic:spPr>
                </pic:pic>
              </a:graphicData>
            </a:graphic>
            <wp14:sizeRelH relativeFrom="page">
              <wp14:pctWidth>0</wp14:pctWidth>
            </wp14:sizeRelH>
            <wp14:sizeRelV relativeFrom="page">
              <wp14:pctHeight>0</wp14:pctHeight>
            </wp14:sizeRelV>
          </wp:anchor>
        </w:drawing>
      </w:r>
      <w:r w:rsidR="0095151F" w:rsidRPr="00BC4224">
        <w:t xml:space="preserve">Next, select </w:t>
      </w:r>
      <w:r w:rsidR="0095151F" w:rsidRPr="00BC4224">
        <w:rPr>
          <w:i/>
        </w:rPr>
        <w:t>Load From File</w:t>
      </w:r>
      <w:r w:rsidR="0095151F" w:rsidRPr="00BC4224">
        <w:t xml:space="preserve"> and then select </w:t>
      </w:r>
      <w:r w:rsidR="0095151F" w:rsidRPr="00BC4224">
        <w:rPr>
          <w:i/>
        </w:rPr>
        <w:t xml:space="preserve">Browse. </w:t>
      </w:r>
      <w:r w:rsidR="0095151F" w:rsidRPr="00BC4224">
        <w:t xml:space="preserve">Confirm that </w:t>
      </w:r>
      <w:r w:rsidR="0048528B" w:rsidRPr="00BC4224">
        <w:rPr>
          <w:i/>
        </w:rPr>
        <w:t>All Files</w:t>
      </w:r>
      <w:r w:rsidR="0095151F" w:rsidRPr="00BC4224">
        <w:t xml:space="preserve"> is chosen under </w:t>
      </w:r>
      <w:r w:rsidR="0048528B" w:rsidRPr="00BC4224">
        <w:t>file type</w:t>
      </w:r>
      <w:r w:rsidR="0095151F" w:rsidRPr="00BC4224">
        <w:t xml:space="preserve">. Select the file titled </w:t>
      </w:r>
      <w:r w:rsidR="0048528B" w:rsidRPr="00BC4224">
        <w:t>“</w:t>
      </w:r>
      <w:r w:rsidR="0020347E" w:rsidRPr="00BC4224">
        <w:t>Santiago_</w:t>
      </w:r>
      <w:r w:rsidR="00120A0C" w:rsidRPr="00BC4224">
        <w:t>Sanhueza_Health_Impact_Functions.csv</w:t>
      </w:r>
      <w:r w:rsidR="0048528B" w:rsidRPr="00BC4224">
        <w:t xml:space="preserve">”. </w:t>
      </w:r>
      <w:r w:rsidR="0095151F" w:rsidRPr="00BC4224">
        <w:t xml:space="preserve">Click </w:t>
      </w:r>
      <w:r w:rsidR="0095151F" w:rsidRPr="00BC4224">
        <w:rPr>
          <w:i/>
        </w:rPr>
        <w:t>Open</w:t>
      </w:r>
      <w:r w:rsidR="0095151F" w:rsidRPr="00BC4224">
        <w:t xml:space="preserve">. Next, select </w:t>
      </w:r>
      <w:r w:rsidR="0095151F" w:rsidRPr="00BC4224">
        <w:rPr>
          <w:i/>
        </w:rPr>
        <w:t>Validate</w:t>
      </w:r>
      <w:r w:rsidR="0095151F" w:rsidRPr="00BC4224">
        <w:t xml:space="preserve"> and then select </w:t>
      </w:r>
      <w:r w:rsidR="0095151F" w:rsidRPr="00BC4224">
        <w:rPr>
          <w:i/>
        </w:rPr>
        <w:t>OK</w:t>
      </w:r>
      <w:r w:rsidR="0048528B" w:rsidRPr="00BC4224">
        <w:rPr>
          <w:i/>
        </w:rPr>
        <w:t xml:space="preserve"> </w:t>
      </w:r>
      <w:r w:rsidR="0048528B" w:rsidRPr="00BC4224">
        <w:t>to close the data validation window</w:t>
      </w:r>
      <w:r w:rsidR="0095151F" w:rsidRPr="00BC4224">
        <w:t xml:space="preserve">. Click </w:t>
      </w:r>
      <w:r w:rsidR="0095151F" w:rsidRPr="00BC4224">
        <w:rPr>
          <w:i/>
        </w:rPr>
        <w:t>OK</w:t>
      </w:r>
      <w:r w:rsidR="0095151F" w:rsidRPr="00BC4224">
        <w:t xml:space="preserve"> again to load the file. Your screen should look something like this:</w:t>
      </w:r>
    </w:p>
    <w:p w14:paraId="135B5D7C" w14:textId="0117E3FF" w:rsidR="000E6F28" w:rsidRPr="00BC4224" w:rsidRDefault="000E6F28" w:rsidP="000E6F28">
      <w:pPr>
        <w:pStyle w:val="Body"/>
        <w:rPr>
          <w:noProof/>
        </w:rPr>
      </w:pPr>
    </w:p>
    <w:p w14:paraId="331E120C" w14:textId="77777777" w:rsidR="000E6F28" w:rsidRPr="00BC4224" w:rsidRDefault="000E6F28" w:rsidP="000E6F28">
      <w:pPr>
        <w:pStyle w:val="Body"/>
        <w:rPr>
          <w:noProof/>
        </w:rPr>
      </w:pPr>
    </w:p>
    <w:p w14:paraId="23A73273" w14:textId="77777777" w:rsidR="000E6F28" w:rsidRPr="00BC4224" w:rsidRDefault="000E6F28" w:rsidP="000E6F28">
      <w:pPr>
        <w:pStyle w:val="Body"/>
        <w:rPr>
          <w:noProof/>
        </w:rPr>
      </w:pPr>
    </w:p>
    <w:p w14:paraId="60472251" w14:textId="77777777" w:rsidR="000E6F28" w:rsidRPr="00BC4224" w:rsidRDefault="000E6F28" w:rsidP="000E6F28">
      <w:pPr>
        <w:pStyle w:val="Body"/>
        <w:rPr>
          <w:noProof/>
        </w:rPr>
      </w:pPr>
    </w:p>
    <w:p w14:paraId="23FC74A4" w14:textId="77777777" w:rsidR="000E6F28" w:rsidRPr="00BC4224" w:rsidRDefault="000E6F28" w:rsidP="000E6F28">
      <w:pPr>
        <w:pStyle w:val="Body"/>
        <w:rPr>
          <w:noProof/>
        </w:rPr>
      </w:pPr>
    </w:p>
    <w:p w14:paraId="27136AAE" w14:textId="77777777" w:rsidR="000E6F28" w:rsidRPr="00BC4224" w:rsidRDefault="000E6F28" w:rsidP="000E6F28">
      <w:pPr>
        <w:pStyle w:val="Body"/>
        <w:rPr>
          <w:noProof/>
        </w:rPr>
      </w:pPr>
    </w:p>
    <w:p w14:paraId="2EF06A68" w14:textId="77777777" w:rsidR="000E6F28" w:rsidRPr="00BC4224" w:rsidRDefault="000E6F28" w:rsidP="000E6F28">
      <w:pPr>
        <w:pStyle w:val="Body"/>
        <w:rPr>
          <w:noProof/>
        </w:rPr>
      </w:pPr>
    </w:p>
    <w:p w14:paraId="582EDF69" w14:textId="77777777" w:rsidR="000E6F28" w:rsidRPr="00BC4224" w:rsidRDefault="000E6F28" w:rsidP="000E6F28">
      <w:pPr>
        <w:pStyle w:val="Body"/>
        <w:rPr>
          <w:noProof/>
        </w:rPr>
      </w:pPr>
    </w:p>
    <w:p w14:paraId="193DB1DD" w14:textId="77777777" w:rsidR="000E6F28" w:rsidRPr="00BC4224" w:rsidRDefault="000E6F28" w:rsidP="000E6F28">
      <w:pPr>
        <w:pStyle w:val="Body"/>
        <w:rPr>
          <w:noProof/>
        </w:rPr>
      </w:pPr>
    </w:p>
    <w:p w14:paraId="34790A6F" w14:textId="77777777" w:rsidR="000E6F28" w:rsidRPr="00BC4224" w:rsidRDefault="000E6F28" w:rsidP="000E6F28">
      <w:pPr>
        <w:pStyle w:val="Body"/>
        <w:rPr>
          <w:noProof/>
        </w:rPr>
      </w:pPr>
    </w:p>
    <w:p w14:paraId="183A1430" w14:textId="77777777" w:rsidR="003570CF" w:rsidRPr="00BC4224" w:rsidRDefault="003570CF" w:rsidP="00760568">
      <w:pPr>
        <w:pStyle w:val="bullet"/>
      </w:pPr>
      <w:r w:rsidRPr="00BC4224">
        <w:t xml:space="preserve">Click </w:t>
      </w:r>
      <w:r w:rsidRPr="00BC4224">
        <w:rPr>
          <w:i/>
        </w:rPr>
        <w:t>OK</w:t>
      </w:r>
      <w:r w:rsidRPr="00BC4224">
        <w:t xml:space="preserve"> to close the </w:t>
      </w:r>
      <w:r w:rsidRPr="00BC4224">
        <w:rPr>
          <w:b/>
        </w:rPr>
        <w:t>Health Impact Function Dataset Definition</w:t>
      </w:r>
      <w:r w:rsidRPr="00BC4224">
        <w:t xml:space="preserve"> window.</w:t>
      </w:r>
      <w:r w:rsidR="00665C00" w:rsidRPr="00BC4224">
        <w:t xml:space="preserve"> Click </w:t>
      </w:r>
      <w:r w:rsidR="00665C00" w:rsidRPr="00BC4224">
        <w:rPr>
          <w:i/>
        </w:rPr>
        <w:t>OK</w:t>
      </w:r>
      <w:r w:rsidR="00665C00" w:rsidRPr="00BC4224">
        <w:t xml:space="preserve"> to return to the </w:t>
      </w:r>
      <w:r w:rsidR="00665C00" w:rsidRPr="00BC4224">
        <w:rPr>
          <w:b/>
        </w:rPr>
        <w:t>Modify Datasets</w:t>
      </w:r>
      <w:r w:rsidR="00665C00" w:rsidRPr="00BC4224">
        <w:t xml:space="preserve"> window.</w:t>
      </w:r>
    </w:p>
    <w:p w14:paraId="183A1431" w14:textId="3D7463BD" w:rsidR="003570CF" w:rsidRPr="00BC4224" w:rsidRDefault="00434199" w:rsidP="00760568">
      <w:pPr>
        <w:pStyle w:val="bullet"/>
      </w:pPr>
      <w:r w:rsidRPr="00BC4224">
        <w:t xml:space="preserve">You </w:t>
      </w:r>
      <w:r w:rsidR="008336B4">
        <w:t>may</w:t>
      </w:r>
      <w:r w:rsidR="008336B4" w:rsidRPr="00BC4224">
        <w:t xml:space="preserve"> </w:t>
      </w:r>
      <w:r w:rsidRPr="00BC4224">
        <w:t>find it helpful to review the study “Extended analysis of the American Cancer Society study of particulate air pollution and mortality” by Krewski et al. (2009) a</w:t>
      </w:r>
      <w:r w:rsidR="003570CF" w:rsidRPr="00BC4224">
        <w:t xml:space="preserve">s an </w:t>
      </w:r>
      <w:r w:rsidR="003570CF" w:rsidRPr="00BC4224">
        <w:lastRenderedPageBreak/>
        <w:t>example epidemiological study used to develop health i</w:t>
      </w:r>
      <w:r w:rsidRPr="00BC4224">
        <w:t>mpact functions.</w:t>
      </w:r>
      <w:r w:rsidR="003570CF" w:rsidRPr="00BC4224">
        <w:t xml:space="preserve"> </w:t>
      </w:r>
    </w:p>
    <w:p w14:paraId="183A1432" w14:textId="203DF55D" w:rsidR="003570CF" w:rsidRPr="00BC4224" w:rsidRDefault="0086372D" w:rsidP="000E6F28">
      <w:pPr>
        <w:pStyle w:val="Heading3"/>
      </w:pPr>
      <w:bookmarkStart w:id="43" w:name="_Toc481495905"/>
      <w:bookmarkStart w:id="44" w:name="_Toc955314"/>
      <w:r w:rsidRPr="00BC4224">
        <w:t>3.6</w:t>
      </w:r>
      <w:r w:rsidR="006A7510" w:rsidRPr="00BC4224">
        <w:t xml:space="preserve">.2 </w:t>
      </w:r>
      <w:r w:rsidR="000E6F28" w:rsidRPr="00BC4224">
        <w:tab/>
      </w:r>
      <w:r w:rsidR="003570CF" w:rsidRPr="00BC4224">
        <w:t>Technique 2:</w:t>
      </w:r>
      <w:r w:rsidR="00E22FBF">
        <w:t xml:space="preserve"> </w:t>
      </w:r>
      <w:r w:rsidR="003570CF" w:rsidRPr="00BC4224">
        <w:t xml:space="preserve">Entering </w:t>
      </w:r>
      <w:r w:rsidR="0036460E" w:rsidRPr="00BC4224">
        <w:t>H</w:t>
      </w:r>
      <w:r w:rsidR="003570CF" w:rsidRPr="00BC4224">
        <w:t xml:space="preserve">ealth </w:t>
      </w:r>
      <w:r w:rsidR="0036460E" w:rsidRPr="00BC4224">
        <w:t>I</w:t>
      </w:r>
      <w:r w:rsidR="003570CF" w:rsidRPr="00BC4224">
        <w:t xml:space="preserve">mpact </w:t>
      </w:r>
      <w:r w:rsidR="0036460E" w:rsidRPr="00BC4224">
        <w:t>F</w:t>
      </w:r>
      <w:r w:rsidR="003570CF" w:rsidRPr="00BC4224">
        <w:t xml:space="preserve">unctions </w:t>
      </w:r>
      <w:r w:rsidR="0036460E" w:rsidRPr="00BC4224">
        <w:t>U</w:t>
      </w:r>
      <w:r w:rsidR="003570CF" w:rsidRPr="00BC4224">
        <w:t xml:space="preserve">sing the </w:t>
      </w:r>
      <w:r w:rsidR="0036460E" w:rsidRPr="00BC4224">
        <w:t>H</w:t>
      </w:r>
      <w:r w:rsidR="003570CF" w:rsidRPr="00BC4224">
        <w:t xml:space="preserve">ealth </w:t>
      </w:r>
      <w:r w:rsidR="0036460E" w:rsidRPr="00BC4224">
        <w:t>I</w:t>
      </w:r>
      <w:r w:rsidR="003570CF" w:rsidRPr="00BC4224">
        <w:t xml:space="preserve">mpact </w:t>
      </w:r>
      <w:r w:rsidR="0036460E" w:rsidRPr="00BC4224">
        <w:t>F</w:t>
      </w:r>
      <w:r w:rsidR="003570CF" w:rsidRPr="00BC4224">
        <w:t xml:space="preserve">unction </w:t>
      </w:r>
      <w:r w:rsidR="0036460E" w:rsidRPr="00BC4224">
        <w:t>E</w:t>
      </w:r>
      <w:r w:rsidR="003570CF" w:rsidRPr="00BC4224">
        <w:t>ditor</w:t>
      </w:r>
      <w:bookmarkEnd w:id="43"/>
      <w:bookmarkEnd w:id="44"/>
    </w:p>
    <w:p w14:paraId="183A1433" w14:textId="03FAB6D9" w:rsidR="0095151F" w:rsidRPr="00BC4224" w:rsidRDefault="003570CF" w:rsidP="000E6F28">
      <w:pPr>
        <w:pStyle w:val="Body"/>
        <w:rPr>
          <w:noProof/>
        </w:rPr>
      </w:pPr>
      <w:r w:rsidRPr="00BC4224">
        <w:rPr>
          <w:noProof/>
        </w:rPr>
        <w:t xml:space="preserve">You will now practice entering a health impact function into BenMAP-CE using the function editor. Previously, </w:t>
      </w:r>
      <w:r w:rsidR="009D124D">
        <w:rPr>
          <w:noProof/>
        </w:rPr>
        <w:t>you</w:t>
      </w:r>
      <w:r w:rsidRPr="00BC4224">
        <w:rPr>
          <w:noProof/>
        </w:rPr>
        <w:t xml:space="preserve"> imported two mortality </w:t>
      </w:r>
      <w:r w:rsidR="00790497" w:rsidRPr="00BC4224">
        <w:rPr>
          <w:noProof/>
        </w:rPr>
        <w:t xml:space="preserve">and two hospital admissions </w:t>
      </w:r>
      <w:r w:rsidRPr="00BC4224">
        <w:rPr>
          <w:noProof/>
        </w:rPr>
        <w:t xml:space="preserve">functions from </w:t>
      </w:r>
      <w:r w:rsidR="00790497" w:rsidRPr="00BC4224">
        <w:rPr>
          <w:noProof/>
        </w:rPr>
        <w:t>Sanhueza</w:t>
      </w:r>
      <w:r w:rsidRPr="00BC4224">
        <w:rPr>
          <w:noProof/>
        </w:rPr>
        <w:t xml:space="preserve"> et al. (2009) </w:t>
      </w:r>
      <w:r w:rsidR="00790497" w:rsidRPr="00BC4224">
        <w:rPr>
          <w:noProof/>
        </w:rPr>
        <w:t>for repiratory and cardiovascular</w:t>
      </w:r>
      <w:r w:rsidRPr="00BC4224">
        <w:rPr>
          <w:noProof/>
        </w:rPr>
        <w:t xml:space="preserve"> </w:t>
      </w:r>
      <w:r w:rsidR="00790497" w:rsidRPr="00BC4224">
        <w:rPr>
          <w:noProof/>
        </w:rPr>
        <w:t xml:space="preserve">related endpoints </w:t>
      </w:r>
      <w:r w:rsidRPr="00BC4224">
        <w:rPr>
          <w:noProof/>
        </w:rPr>
        <w:t xml:space="preserve">using an Excel file. Now, you will add a function from the </w:t>
      </w:r>
      <w:r w:rsidR="00790497" w:rsidRPr="00BC4224">
        <w:rPr>
          <w:noProof/>
        </w:rPr>
        <w:t>Krewski et al. 2009 study</w:t>
      </w:r>
      <w:r w:rsidRPr="00BC4224">
        <w:rPr>
          <w:noProof/>
        </w:rPr>
        <w:t xml:space="preserve"> for all-cause mortality using the function editor.</w:t>
      </w:r>
    </w:p>
    <w:p w14:paraId="183A1434" w14:textId="77777777" w:rsidR="00665C00" w:rsidRPr="00BC4224" w:rsidRDefault="00665C00" w:rsidP="00760568">
      <w:pPr>
        <w:pStyle w:val="bullet"/>
      </w:pPr>
      <w:r w:rsidRPr="00BC4224">
        <w:t xml:space="preserve">Click </w:t>
      </w:r>
      <w:r w:rsidRPr="00BC4224">
        <w:rPr>
          <w:i/>
        </w:rPr>
        <w:t>Manage</w:t>
      </w:r>
      <w:r w:rsidRPr="00BC4224">
        <w:t xml:space="preserve"> in the </w:t>
      </w:r>
      <w:r w:rsidRPr="00BC4224">
        <w:rPr>
          <w:i/>
        </w:rPr>
        <w:t>Health Impact Functions</w:t>
      </w:r>
      <w:r w:rsidRPr="00BC4224">
        <w:t xml:space="preserve"> section of the </w:t>
      </w:r>
      <w:r w:rsidRPr="00BC4224">
        <w:rPr>
          <w:b/>
        </w:rPr>
        <w:t>Modify Datasets</w:t>
      </w:r>
      <w:r w:rsidRPr="00BC4224">
        <w:t xml:space="preserve"> window.</w:t>
      </w:r>
    </w:p>
    <w:p w14:paraId="183A1435" w14:textId="3218915D" w:rsidR="008D1016" w:rsidRPr="00BC4224" w:rsidRDefault="008257C2" w:rsidP="00760568">
      <w:pPr>
        <w:pStyle w:val="bullet"/>
      </w:pPr>
      <w:r w:rsidRPr="00BC4224">
        <w:t xml:space="preserve">You should see </w:t>
      </w:r>
      <w:r w:rsidR="00790497" w:rsidRPr="00BC4224">
        <w:rPr>
          <w:i/>
        </w:rPr>
        <w:t>Sanhueza Health Impact Functions</w:t>
      </w:r>
      <w:r w:rsidR="00E22FBF">
        <w:rPr>
          <w:i/>
        </w:rPr>
        <w:t xml:space="preserve"> </w:t>
      </w:r>
      <w:r w:rsidRPr="00BC4224">
        <w:t xml:space="preserve">listed in the Available Datasets box. Click the </w:t>
      </w:r>
      <w:r w:rsidR="00790497" w:rsidRPr="00BC4224">
        <w:rPr>
          <w:i/>
        </w:rPr>
        <w:t>Add</w:t>
      </w:r>
      <w:r w:rsidRPr="00BC4224">
        <w:t xml:space="preserve"> button, located at the bottom of the Available Datasets box. This will bring up the </w:t>
      </w:r>
      <w:r w:rsidRPr="00BC4224">
        <w:rPr>
          <w:b/>
        </w:rPr>
        <w:t>Health Impact Function Dataset Definition</w:t>
      </w:r>
      <w:r w:rsidRPr="00BC4224">
        <w:t xml:space="preserve"> window. </w:t>
      </w:r>
    </w:p>
    <w:p w14:paraId="183A1436" w14:textId="77777777" w:rsidR="008D1016" w:rsidRPr="00BC4224" w:rsidRDefault="008D1016" w:rsidP="00760568">
      <w:pPr>
        <w:pStyle w:val="bullet"/>
      </w:pPr>
      <w:r w:rsidRPr="00BC4224">
        <w:t>In the Health Impact Function Dataset name box, type “Krewski 2009 Mortality Function”</w:t>
      </w:r>
    </w:p>
    <w:p w14:paraId="183A1437" w14:textId="77777777" w:rsidR="008257C2" w:rsidRPr="00BC4224" w:rsidRDefault="008257C2" w:rsidP="00760568">
      <w:pPr>
        <w:pStyle w:val="bullet"/>
      </w:pPr>
      <w:r w:rsidRPr="00BC4224">
        <w:t xml:space="preserve">Click </w:t>
      </w:r>
      <w:r w:rsidRPr="00BC4224">
        <w:rPr>
          <w:i/>
        </w:rPr>
        <w:t>Add</w:t>
      </w:r>
      <w:r w:rsidRPr="00BC4224">
        <w:t xml:space="preserve"> at the bottom right of the box.</w:t>
      </w:r>
    </w:p>
    <w:p w14:paraId="183A1438" w14:textId="30734706" w:rsidR="00BC4D44" w:rsidRPr="00BC4224" w:rsidRDefault="00D041C6" w:rsidP="00760568">
      <w:pPr>
        <w:pStyle w:val="bullet"/>
      </w:pPr>
      <w:r w:rsidRPr="00BC4224">
        <w:drawing>
          <wp:anchor distT="0" distB="0" distL="114300" distR="114300" simplePos="0" relativeHeight="251703296" behindDoc="0" locked="0" layoutInCell="1" allowOverlap="1" wp14:anchorId="08CAACD8" wp14:editId="41093CB6">
            <wp:simplePos x="0" y="0"/>
            <wp:positionH relativeFrom="column">
              <wp:posOffset>981075</wp:posOffset>
            </wp:positionH>
            <wp:positionV relativeFrom="paragraph">
              <wp:posOffset>417195</wp:posOffset>
            </wp:positionV>
            <wp:extent cx="3952961" cy="3541588"/>
            <wp:effectExtent l="0" t="0" r="0" b="190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3952961" cy="3541588"/>
                    </a:xfrm>
                    <a:prstGeom prst="rect">
                      <a:avLst/>
                    </a:prstGeom>
                  </pic:spPr>
                </pic:pic>
              </a:graphicData>
            </a:graphic>
            <wp14:sizeRelH relativeFrom="page">
              <wp14:pctWidth>0</wp14:pctWidth>
            </wp14:sizeRelH>
            <wp14:sizeRelV relativeFrom="page">
              <wp14:pctHeight>0</wp14:pctHeight>
            </wp14:sizeRelV>
          </wp:anchor>
        </w:drawing>
      </w:r>
      <w:r w:rsidR="00665C00" w:rsidRPr="00BC4224">
        <w:t xml:space="preserve">This will bring up the </w:t>
      </w:r>
      <w:r w:rsidR="00665C00" w:rsidRPr="00BC4224">
        <w:rPr>
          <w:b/>
        </w:rPr>
        <w:t>Health Impact Function Definition</w:t>
      </w:r>
      <w:r w:rsidR="00665C00" w:rsidRPr="00BC4224">
        <w:t xml:space="preserve"> window. It should look like this when you begin:</w:t>
      </w:r>
    </w:p>
    <w:p w14:paraId="183A1439" w14:textId="7D368AAF" w:rsidR="00665C00" w:rsidRPr="00BC4224" w:rsidRDefault="00665C00" w:rsidP="000E6F28">
      <w:pPr>
        <w:pStyle w:val="Body"/>
        <w:rPr>
          <w:noProof/>
        </w:rPr>
      </w:pPr>
    </w:p>
    <w:p w14:paraId="1167EB04" w14:textId="77777777" w:rsidR="000E6F28" w:rsidRPr="00BC4224" w:rsidRDefault="000E6F28" w:rsidP="000E6F28">
      <w:pPr>
        <w:pStyle w:val="Body"/>
        <w:rPr>
          <w:noProof/>
        </w:rPr>
      </w:pPr>
    </w:p>
    <w:p w14:paraId="5AAFC135" w14:textId="77777777" w:rsidR="000E6F28" w:rsidRPr="00BC4224" w:rsidRDefault="000E6F28" w:rsidP="000E6F28">
      <w:pPr>
        <w:pStyle w:val="Body"/>
        <w:rPr>
          <w:noProof/>
        </w:rPr>
      </w:pPr>
    </w:p>
    <w:p w14:paraId="2393F668" w14:textId="6C5D9B62" w:rsidR="000E6F28" w:rsidRPr="00BC4224" w:rsidRDefault="000E6F28" w:rsidP="000E6F28">
      <w:pPr>
        <w:pStyle w:val="Body"/>
        <w:rPr>
          <w:noProof/>
        </w:rPr>
      </w:pPr>
    </w:p>
    <w:p w14:paraId="7E60B9B0" w14:textId="77777777" w:rsidR="000E6F28" w:rsidRPr="00BC4224" w:rsidRDefault="000E6F28" w:rsidP="000E6F28">
      <w:pPr>
        <w:pStyle w:val="Body"/>
        <w:rPr>
          <w:noProof/>
        </w:rPr>
      </w:pPr>
    </w:p>
    <w:p w14:paraId="5FC080D5" w14:textId="77777777" w:rsidR="000E6F28" w:rsidRPr="00BC4224" w:rsidRDefault="000E6F28" w:rsidP="000E6F28">
      <w:pPr>
        <w:pStyle w:val="Body"/>
        <w:rPr>
          <w:noProof/>
        </w:rPr>
      </w:pPr>
    </w:p>
    <w:p w14:paraId="771B5ACB" w14:textId="77777777" w:rsidR="000E6F28" w:rsidRPr="00BC4224" w:rsidRDefault="000E6F28" w:rsidP="000E6F28">
      <w:pPr>
        <w:pStyle w:val="Body"/>
        <w:rPr>
          <w:noProof/>
        </w:rPr>
      </w:pPr>
    </w:p>
    <w:p w14:paraId="6F7721C4" w14:textId="77777777" w:rsidR="000E6F28" w:rsidRPr="00BC4224" w:rsidRDefault="000E6F28" w:rsidP="000E6F28">
      <w:pPr>
        <w:pStyle w:val="Body"/>
        <w:rPr>
          <w:noProof/>
        </w:rPr>
      </w:pPr>
    </w:p>
    <w:p w14:paraId="48575E5A" w14:textId="77777777" w:rsidR="000E6F28" w:rsidRPr="00BC4224" w:rsidRDefault="000E6F28" w:rsidP="000E6F28">
      <w:pPr>
        <w:pStyle w:val="Body"/>
        <w:rPr>
          <w:noProof/>
        </w:rPr>
      </w:pPr>
    </w:p>
    <w:p w14:paraId="5ACB902A" w14:textId="77777777" w:rsidR="000E6F28" w:rsidRPr="00BC4224" w:rsidRDefault="000E6F28" w:rsidP="000E6F28">
      <w:pPr>
        <w:pStyle w:val="Body"/>
        <w:rPr>
          <w:noProof/>
        </w:rPr>
      </w:pPr>
    </w:p>
    <w:p w14:paraId="4E66838F" w14:textId="296D756B" w:rsidR="000E6F28" w:rsidRPr="00BC4224" w:rsidRDefault="000E6F28" w:rsidP="000E6F28">
      <w:pPr>
        <w:pStyle w:val="Body"/>
        <w:rPr>
          <w:noProof/>
        </w:rPr>
      </w:pPr>
    </w:p>
    <w:p w14:paraId="183A143E" w14:textId="77777777" w:rsidR="00446533" w:rsidRPr="00BC4224" w:rsidRDefault="00446533" w:rsidP="00760568">
      <w:pPr>
        <w:pStyle w:val="bullet"/>
      </w:pPr>
      <w:r w:rsidRPr="00BC4224">
        <w:t>Record the information in Table 1 in each corresponding field. Do not enter anything into a field if it says “Blank” next to the field name below.</w:t>
      </w:r>
    </w:p>
    <w:p w14:paraId="183A1440" w14:textId="15BC01E9" w:rsidR="00446533" w:rsidRPr="00BC4224" w:rsidRDefault="00446533" w:rsidP="00F51120">
      <w:pPr>
        <w:autoSpaceDE w:val="0"/>
        <w:autoSpaceDN w:val="0"/>
        <w:adjustRightInd w:val="0"/>
        <w:spacing w:before="240" w:after="240"/>
        <w:rPr>
          <w:rFonts w:asciiTheme="majorHAnsi" w:hAnsiTheme="majorHAnsi"/>
          <w:b/>
          <w:noProof/>
        </w:rPr>
      </w:pPr>
      <w:r w:rsidRPr="00BC4224">
        <w:rPr>
          <w:rFonts w:asciiTheme="majorHAnsi" w:hAnsiTheme="majorHAnsi"/>
          <w:b/>
          <w:noProof/>
        </w:rPr>
        <w:lastRenderedPageBreak/>
        <w:t>Table 1</w:t>
      </w:r>
      <w:r w:rsidR="00DF3094" w:rsidRPr="00BC4224">
        <w:rPr>
          <w:rFonts w:asciiTheme="majorHAnsi" w:hAnsiTheme="majorHAnsi"/>
          <w:b/>
          <w:noProof/>
        </w:rPr>
        <w:t>.</w:t>
      </w:r>
      <w:r w:rsidR="00E22FBF">
        <w:rPr>
          <w:rFonts w:asciiTheme="majorHAnsi" w:hAnsiTheme="majorHAnsi"/>
          <w:b/>
          <w:noProof/>
        </w:rPr>
        <w:t xml:space="preserve"> </w:t>
      </w:r>
      <w:r w:rsidRPr="00BC4224">
        <w:rPr>
          <w:rFonts w:asciiTheme="majorHAnsi" w:hAnsiTheme="majorHAnsi"/>
          <w:b/>
          <w:noProof/>
        </w:rPr>
        <w:t>Details to Manually Enter a Health Impact Function</w:t>
      </w:r>
    </w:p>
    <w:tbl>
      <w:tblPr>
        <w:tblStyle w:val="LightList-Accent3"/>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3060"/>
        <w:gridCol w:w="4068"/>
      </w:tblGrid>
      <w:tr w:rsidR="00F51120" w:rsidRPr="00BC4224" w14:paraId="183A1444" w14:textId="77777777" w:rsidTr="004956BD">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2250" w:type="dxa"/>
            <w:shd w:val="clear" w:color="auto" w:fill="95B3D7" w:themeFill="accent1" w:themeFillTint="99"/>
            <w:vAlign w:val="bottom"/>
          </w:tcPr>
          <w:p w14:paraId="183A1441" w14:textId="030C8515" w:rsidR="00224364" w:rsidRPr="00BC4224" w:rsidRDefault="00F51120" w:rsidP="00893046">
            <w:pPr>
              <w:jc w:val="center"/>
              <w:rPr>
                <w:noProof/>
                <w:color w:val="auto"/>
              </w:rPr>
            </w:pPr>
            <w:r w:rsidRPr="00BC4224">
              <w:rPr>
                <w:noProof/>
                <w:color w:val="auto"/>
              </w:rPr>
              <w:t>FIELD NAME</w:t>
            </w:r>
          </w:p>
        </w:tc>
        <w:tc>
          <w:tcPr>
            <w:tcW w:w="3060" w:type="dxa"/>
            <w:shd w:val="clear" w:color="auto" w:fill="95B3D7" w:themeFill="accent1" w:themeFillTint="99"/>
            <w:vAlign w:val="bottom"/>
          </w:tcPr>
          <w:p w14:paraId="183A1442" w14:textId="29AEECBB" w:rsidR="00224364" w:rsidRPr="00BC4224" w:rsidRDefault="00F51120" w:rsidP="00DC18E4">
            <w:pPr>
              <w:jc w:val="center"/>
              <w:cnfStyle w:val="100000000000" w:firstRow="1" w:lastRow="0" w:firstColumn="0" w:lastColumn="0" w:oddVBand="0" w:evenVBand="0" w:oddHBand="0" w:evenHBand="0" w:firstRowFirstColumn="0" w:firstRowLastColumn="0" w:lastRowFirstColumn="0" w:lastRowLastColumn="0"/>
              <w:rPr>
                <w:noProof/>
                <w:color w:val="auto"/>
              </w:rPr>
            </w:pPr>
            <w:r w:rsidRPr="00BC4224">
              <w:rPr>
                <w:noProof/>
                <w:color w:val="auto"/>
              </w:rPr>
              <w:t>TEXT/VALUE</w:t>
            </w:r>
          </w:p>
        </w:tc>
        <w:tc>
          <w:tcPr>
            <w:tcW w:w="4068" w:type="dxa"/>
            <w:shd w:val="clear" w:color="auto" w:fill="95B3D7" w:themeFill="accent1" w:themeFillTint="99"/>
            <w:vAlign w:val="bottom"/>
          </w:tcPr>
          <w:p w14:paraId="183A1443" w14:textId="7CC20BD2" w:rsidR="00224364" w:rsidRPr="00BC4224" w:rsidRDefault="00F51120" w:rsidP="00DC18E4">
            <w:pPr>
              <w:jc w:val="center"/>
              <w:cnfStyle w:val="100000000000" w:firstRow="1" w:lastRow="0" w:firstColumn="0" w:lastColumn="0" w:oddVBand="0" w:evenVBand="0" w:oddHBand="0" w:evenHBand="0" w:firstRowFirstColumn="0" w:firstRowLastColumn="0" w:lastRowFirstColumn="0" w:lastRowLastColumn="0"/>
              <w:rPr>
                <w:noProof/>
                <w:color w:val="auto"/>
              </w:rPr>
            </w:pPr>
            <w:r w:rsidRPr="00BC4224">
              <w:rPr>
                <w:noProof/>
                <w:color w:val="auto"/>
              </w:rPr>
              <w:t>VARIABLE DESCRIPTION</w:t>
            </w:r>
          </w:p>
        </w:tc>
      </w:tr>
      <w:tr w:rsidR="00F51120" w:rsidRPr="00BC4224" w14:paraId="183A1448"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45" w14:textId="77777777" w:rsidR="00224364" w:rsidRPr="00A17344" w:rsidRDefault="00224364" w:rsidP="00651C14">
            <w:pPr>
              <w:rPr>
                <w:b w:val="0"/>
                <w:noProof/>
                <w:sz w:val="19"/>
                <w:szCs w:val="19"/>
              </w:rPr>
            </w:pPr>
            <w:r w:rsidRPr="00A17344">
              <w:rPr>
                <w:b w:val="0"/>
                <w:noProof/>
                <w:sz w:val="19"/>
                <w:szCs w:val="19"/>
              </w:rPr>
              <w:t>Enpoint Group</w:t>
            </w:r>
          </w:p>
        </w:tc>
        <w:tc>
          <w:tcPr>
            <w:tcW w:w="3060" w:type="dxa"/>
            <w:tcBorders>
              <w:top w:val="none" w:sz="0" w:space="0" w:color="auto"/>
              <w:bottom w:val="none" w:sz="0" w:space="0" w:color="auto"/>
            </w:tcBorders>
            <w:vAlign w:val="center"/>
          </w:tcPr>
          <w:p w14:paraId="183A1446" w14:textId="77777777" w:rsidR="00224364" w:rsidRPr="00A17344"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Mortality</w:t>
            </w:r>
          </w:p>
        </w:tc>
        <w:tc>
          <w:tcPr>
            <w:tcW w:w="4068" w:type="dxa"/>
            <w:tcBorders>
              <w:top w:val="none" w:sz="0" w:space="0" w:color="auto"/>
              <w:bottom w:val="none" w:sz="0" w:space="0" w:color="auto"/>
              <w:right w:val="none" w:sz="0" w:space="0" w:color="auto"/>
            </w:tcBorders>
            <w:vAlign w:val="center"/>
          </w:tcPr>
          <w:p w14:paraId="183A1447" w14:textId="77777777" w:rsidR="00224364" w:rsidRPr="004956BD" w:rsidRDefault="00812E4A"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Health impact endpoint group</w:t>
            </w:r>
          </w:p>
        </w:tc>
      </w:tr>
      <w:tr w:rsidR="00F51120" w:rsidRPr="00BC4224" w14:paraId="183A144C"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49" w14:textId="77777777" w:rsidR="00224364" w:rsidRPr="00A17344" w:rsidRDefault="00224364" w:rsidP="00651C14">
            <w:pPr>
              <w:rPr>
                <w:b w:val="0"/>
                <w:noProof/>
                <w:sz w:val="19"/>
                <w:szCs w:val="19"/>
              </w:rPr>
            </w:pPr>
            <w:r w:rsidRPr="00A17344">
              <w:rPr>
                <w:b w:val="0"/>
                <w:noProof/>
                <w:sz w:val="19"/>
                <w:szCs w:val="19"/>
              </w:rPr>
              <w:t>Endpoint</w:t>
            </w:r>
          </w:p>
        </w:tc>
        <w:tc>
          <w:tcPr>
            <w:tcW w:w="3060" w:type="dxa"/>
            <w:vAlign w:val="center"/>
          </w:tcPr>
          <w:p w14:paraId="183A144A" w14:textId="77777777" w:rsidR="00224364" w:rsidRPr="00A17344"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Mortality, All Cause</w:t>
            </w:r>
          </w:p>
        </w:tc>
        <w:tc>
          <w:tcPr>
            <w:tcW w:w="4068" w:type="dxa"/>
            <w:vAlign w:val="center"/>
          </w:tcPr>
          <w:p w14:paraId="183A144B" w14:textId="77777777" w:rsidR="00224364" w:rsidRPr="004956BD" w:rsidRDefault="00812E4A"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Specific health impact within that endpoint group</w:t>
            </w:r>
          </w:p>
        </w:tc>
      </w:tr>
      <w:tr w:rsidR="00F51120" w:rsidRPr="00BC4224" w14:paraId="183A1450"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4D" w14:textId="77777777" w:rsidR="00224364" w:rsidRPr="00A17344" w:rsidRDefault="00224364" w:rsidP="00651C14">
            <w:pPr>
              <w:rPr>
                <w:b w:val="0"/>
                <w:noProof/>
                <w:sz w:val="19"/>
                <w:szCs w:val="19"/>
              </w:rPr>
            </w:pPr>
            <w:r w:rsidRPr="00A17344">
              <w:rPr>
                <w:b w:val="0"/>
                <w:noProof/>
                <w:sz w:val="19"/>
                <w:szCs w:val="19"/>
              </w:rPr>
              <w:t>Pollutant</w:t>
            </w:r>
          </w:p>
        </w:tc>
        <w:tc>
          <w:tcPr>
            <w:tcW w:w="3060" w:type="dxa"/>
            <w:tcBorders>
              <w:top w:val="none" w:sz="0" w:space="0" w:color="auto"/>
              <w:bottom w:val="none" w:sz="0" w:space="0" w:color="auto"/>
            </w:tcBorders>
            <w:vAlign w:val="center"/>
          </w:tcPr>
          <w:p w14:paraId="183A144E" w14:textId="77777777" w:rsidR="00224364" w:rsidRPr="00A17344"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PM2.5</w:t>
            </w:r>
          </w:p>
        </w:tc>
        <w:tc>
          <w:tcPr>
            <w:tcW w:w="4068" w:type="dxa"/>
            <w:tcBorders>
              <w:top w:val="none" w:sz="0" w:space="0" w:color="auto"/>
              <w:bottom w:val="none" w:sz="0" w:space="0" w:color="auto"/>
              <w:right w:val="none" w:sz="0" w:space="0" w:color="auto"/>
            </w:tcBorders>
            <w:vAlign w:val="center"/>
          </w:tcPr>
          <w:p w14:paraId="183A144F" w14:textId="77777777" w:rsidR="00224364" w:rsidRPr="004956BD" w:rsidRDefault="00812E4A"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Pollutant analyzed in the study</w:t>
            </w:r>
          </w:p>
        </w:tc>
      </w:tr>
      <w:tr w:rsidR="00F51120" w:rsidRPr="00BC4224" w14:paraId="183A1454"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51" w14:textId="77777777" w:rsidR="00224364" w:rsidRPr="00A17344" w:rsidRDefault="00224364" w:rsidP="00651C14">
            <w:pPr>
              <w:rPr>
                <w:b w:val="0"/>
                <w:noProof/>
                <w:sz w:val="19"/>
                <w:szCs w:val="19"/>
              </w:rPr>
            </w:pPr>
            <w:r w:rsidRPr="00A17344">
              <w:rPr>
                <w:b w:val="0"/>
                <w:noProof/>
                <w:sz w:val="19"/>
                <w:szCs w:val="19"/>
              </w:rPr>
              <w:t>Metric</w:t>
            </w:r>
          </w:p>
        </w:tc>
        <w:tc>
          <w:tcPr>
            <w:tcW w:w="3060" w:type="dxa"/>
            <w:vAlign w:val="center"/>
          </w:tcPr>
          <w:p w14:paraId="183A1452" w14:textId="77777777" w:rsidR="00224364" w:rsidRPr="00A17344"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D24HourMean</w:t>
            </w:r>
          </w:p>
        </w:tc>
        <w:tc>
          <w:tcPr>
            <w:tcW w:w="4068" w:type="dxa"/>
            <w:vAlign w:val="center"/>
          </w:tcPr>
          <w:p w14:paraId="183A1453" w14:textId="77777777" w:rsidR="00224364" w:rsidRPr="004956BD" w:rsidRDefault="00812E4A"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Pollutant measurement type</w:t>
            </w:r>
          </w:p>
        </w:tc>
      </w:tr>
      <w:tr w:rsidR="00F51120" w:rsidRPr="00BC4224" w14:paraId="183A1458"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55" w14:textId="77777777" w:rsidR="00224364" w:rsidRPr="00A17344" w:rsidRDefault="00224364" w:rsidP="00651C14">
            <w:pPr>
              <w:rPr>
                <w:b w:val="0"/>
                <w:noProof/>
                <w:sz w:val="19"/>
                <w:szCs w:val="19"/>
              </w:rPr>
            </w:pPr>
            <w:r w:rsidRPr="00A17344">
              <w:rPr>
                <w:b w:val="0"/>
                <w:noProof/>
                <w:sz w:val="19"/>
                <w:szCs w:val="19"/>
              </w:rPr>
              <w:t>Annual Statistic</w:t>
            </w:r>
          </w:p>
        </w:tc>
        <w:tc>
          <w:tcPr>
            <w:tcW w:w="3060" w:type="dxa"/>
            <w:tcBorders>
              <w:top w:val="none" w:sz="0" w:space="0" w:color="auto"/>
              <w:bottom w:val="none" w:sz="0" w:space="0" w:color="auto"/>
            </w:tcBorders>
            <w:vAlign w:val="center"/>
          </w:tcPr>
          <w:p w14:paraId="183A1456" w14:textId="77777777" w:rsidR="00224364" w:rsidRPr="00A17344"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Mean</w:t>
            </w:r>
          </w:p>
        </w:tc>
        <w:tc>
          <w:tcPr>
            <w:tcW w:w="4068" w:type="dxa"/>
            <w:tcBorders>
              <w:top w:val="none" w:sz="0" w:space="0" w:color="auto"/>
              <w:bottom w:val="none" w:sz="0" w:space="0" w:color="auto"/>
              <w:right w:val="none" w:sz="0" w:space="0" w:color="auto"/>
            </w:tcBorders>
            <w:vAlign w:val="center"/>
          </w:tcPr>
          <w:p w14:paraId="183A1457" w14:textId="77777777" w:rsidR="00224364" w:rsidRPr="004956BD" w:rsidRDefault="00812E4A"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Annual statistic for which pollutant is analyzed in study</w:t>
            </w:r>
          </w:p>
        </w:tc>
      </w:tr>
      <w:tr w:rsidR="00F51120" w:rsidRPr="00BC4224" w14:paraId="183A145C"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59" w14:textId="77777777" w:rsidR="00224364" w:rsidRPr="00A17344" w:rsidRDefault="00224364" w:rsidP="00651C14">
            <w:pPr>
              <w:rPr>
                <w:b w:val="0"/>
                <w:noProof/>
                <w:sz w:val="19"/>
                <w:szCs w:val="19"/>
              </w:rPr>
            </w:pPr>
            <w:r w:rsidRPr="00A17344">
              <w:rPr>
                <w:b w:val="0"/>
                <w:noProof/>
                <w:sz w:val="19"/>
                <w:szCs w:val="19"/>
              </w:rPr>
              <w:t>Seasonal Metric</w:t>
            </w:r>
          </w:p>
        </w:tc>
        <w:tc>
          <w:tcPr>
            <w:tcW w:w="3060" w:type="dxa"/>
            <w:vAlign w:val="center"/>
          </w:tcPr>
          <w:p w14:paraId="183A145A" w14:textId="77777777" w:rsidR="00224364" w:rsidRPr="00A17344"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QuarterlyMean</w:t>
            </w:r>
          </w:p>
        </w:tc>
        <w:tc>
          <w:tcPr>
            <w:tcW w:w="4068" w:type="dxa"/>
            <w:vAlign w:val="center"/>
          </w:tcPr>
          <w:p w14:paraId="183A145B" w14:textId="77777777" w:rsidR="00224364" w:rsidRPr="004956BD" w:rsidRDefault="00812E4A"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Seasonal metric for which pollutant is analyzed in study</w:t>
            </w:r>
          </w:p>
        </w:tc>
      </w:tr>
      <w:tr w:rsidR="00F51120" w:rsidRPr="00BC4224" w14:paraId="183A146C"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69" w14:textId="77777777" w:rsidR="00224364" w:rsidRPr="00A17344" w:rsidRDefault="00224364" w:rsidP="00651C14">
            <w:pPr>
              <w:rPr>
                <w:b w:val="0"/>
                <w:noProof/>
                <w:sz w:val="19"/>
                <w:szCs w:val="19"/>
              </w:rPr>
            </w:pPr>
            <w:r w:rsidRPr="00A17344">
              <w:rPr>
                <w:b w:val="0"/>
                <w:noProof/>
                <w:sz w:val="19"/>
                <w:szCs w:val="19"/>
              </w:rPr>
              <w:t>Author</w:t>
            </w:r>
          </w:p>
        </w:tc>
        <w:tc>
          <w:tcPr>
            <w:tcW w:w="3060" w:type="dxa"/>
            <w:tcBorders>
              <w:top w:val="none" w:sz="0" w:space="0" w:color="auto"/>
              <w:bottom w:val="none" w:sz="0" w:space="0" w:color="auto"/>
            </w:tcBorders>
            <w:vAlign w:val="center"/>
          </w:tcPr>
          <w:p w14:paraId="183A146A" w14:textId="77777777" w:rsidR="00224364" w:rsidRPr="00A17344"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Krewski et al.</w:t>
            </w:r>
          </w:p>
        </w:tc>
        <w:tc>
          <w:tcPr>
            <w:tcW w:w="4068" w:type="dxa"/>
            <w:tcBorders>
              <w:top w:val="none" w:sz="0" w:space="0" w:color="auto"/>
              <w:bottom w:val="none" w:sz="0" w:space="0" w:color="auto"/>
              <w:right w:val="none" w:sz="0" w:space="0" w:color="auto"/>
            </w:tcBorders>
            <w:vAlign w:val="center"/>
          </w:tcPr>
          <w:p w14:paraId="183A146B" w14:textId="77777777" w:rsidR="00224364" w:rsidRPr="004956BD" w:rsidRDefault="00812E4A"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Study author</w:t>
            </w:r>
          </w:p>
        </w:tc>
      </w:tr>
      <w:tr w:rsidR="00F51120" w:rsidRPr="00BC4224" w14:paraId="183A1470"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6D" w14:textId="77777777" w:rsidR="00224364" w:rsidRPr="00A17344" w:rsidRDefault="00224364" w:rsidP="00651C14">
            <w:pPr>
              <w:rPr>
                <w:b w:val="0"/>
                <w:noProof/>
                <w:sz w:val="19"/>
                <w:szCs w:val="19"/>
              </w:rPr>
            </w:pPr>
            <w:r w:rsidRPr="00A17344">
              <w:rPr>
                <w:b w:val="0"/>
                <w:noProof/>
                <w:sz w:val="19"/>
                <w:szCs w:val="19"/>
              </w:rPr>
              <w:t>Year of Publication</w:t>
            </w:r>
          </w:p>
        </w:tc>
        <w:tc>
          <w:tcPr>
            <w:tcW w:w="3060" w:type="dxa"/>
            <w:vAlign w:val="center"/>
          </w:tcPr>
          <w:p w14:paraId="183A146E" w14:textId="77777777" w:rsidR="00224364" w:rsidRPr="00A17344"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2009</w:t>
            </w:r>
          </w:p>
        </w:tc>
        <w:tc>
          <w:tcPr>
            <w:tcW w:w="4068" w:type="dxa"/>
            <w:vAlign w:val="center"/>
          </w:tcPr>
          <w:p w14:paraId="183A146F" w14:textId="77777777" w:rsidR="00224364" w:rsidRPr="004956BD" w:rsidRDefault="00812E4A"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Year of study publication</w:t>
            </w:r>
          </w:p>
        </w:tc>
      </w:tr>
      <w:tr w:rsidR="00DE06B1" w:rsidRPr="00BC4224" w14:paraId="2B167070"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57C671F2" w14:textId="05E07A01" w:rsidR="00DE06B1" w:rsidRPr="00A17344" w:rsidRDefault="00DE06B1" w:rsidP="00651C14">
            <w:pPr>
              <w:rPr>
                <w:noProof/>
                <w:sz w:val="19"/>
                <w:szCs w:val="19"/>
              </w:rPr>
            </w:pPr>
            <w:r w:rsidRPr="00A17344">
              <w:rPr>
                <w:b w:val="0"/>
                <w:noProof/>
                <w:sz w:val="19"/>
                <w:szCs w:val="19"/>
              </w:rPr>
              <w:t>Study Location</w:t>
            </w:r>
          </w:p>
        </w:tc>
        <w:tc>
          <w:tcPr>
            <w:tcW w:w="3060" w:type="dxa"/>
            <w:tcBorders>
              <w:top w:val="none" w:sz="0" w:space="0" w:color="auto"/>
              <w:bottom w:val="none" w:sz="0" w:space="0" w:color="auto"/>
            </w:tcBorders>
            <w:vAlign w:val="center"/>
          </w:tcPr>
          <w:p w14:paraId="730E28BA" w14:textId="0FB533DC"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116 U.S. cities</w:t>
            </w:r>
          </w:p>
        </w:tc>
        <w:tc>
          <w:tcPr>
            <w:tcW w:w="4068" w:type="dxa"/>
            <w:tcBorders>
              <w:top w:val="none" w:sz="0" w:space="0" w:color="auto"/>
              <w:bottom w:val="none" w:sz="0" w:space="0" w:color="auto"/>
              <w:right w:val="none" w:sz="0" w:space="0" w:color="auto"/>
            </w:tcBorders>
            <w:vAlign w:val="center"/>
          </w:tcPr>
          <w:p w14:paraId="013D6348" w14:textId="35933AF1"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Study location name</w:t>
            </w:r>
          </w:p>
        </w:tc>
      </w:tr>
      <w:tr w:rsidR="004956BD" w:rsidRPr="00BC4224" w14:paraId="43974B47" w14:textId="77777777" w:rsidTr="004956BD">
        <w:trPr>
          <w:trHeight w:val="313"/>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13C4560A" w14:textId="6C48F5FB" w:rsidR="00DE06B1" w:rsidRPr="00A17344" w:rsidRDefault="00DE06B1" w:rsidP="00A17344">
            <w:pPr>
              <w:rPr>
                <w:noProof/>
                <w:sz w:val="19"/>
                <w:szCs w:val="19"/>
              </w:rPr>
            </w:pPr>
            <w:r w:rsidRPr="00A17344">
              <w:rPr>
                <w:b w:val="0"/>
                <w:noProof/>
                <w:sz w:val="19"/>
                <w:szCs w:val="19"/>
              </w:rPr>
              <w:t>Apply Function To:</w:t>
            </w:r>
          </w:p>
        </w:tc>
        <w:tc>
          <w:tcPr>
            <w:tcW w:w="3060" w:type="dxa"/>
            <w:vAlign w:val="center"/>
          </w:tcPr>
          <w:p w14:paraId="6E25876F" w14:textId="4611947F" w:rsidR="00DE06B1" w:rsidRPr="00A17344" w:rsidRDefault="00DE06B1" w:rsidP="00A1734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Entire Area</w:t>
            </w:r>
          </w:p>
        </w:tc>
        <w:tc>
          <w:tcPr>
            <w:tcW w:w="4068" w:type="dxa"/>
            <w:vAlign w:val="center"/>
          </w:tcPr>
          <w:p w14:paraId="30C9AA4E" w14:textId="2B7A9EC9" w:rsidR="00DE06B1" w:rsidRPr="004956BD" w:rsidRDefault="00DE06B1" w:rsidP="00A1734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Determines area to apply health impact function</w:t>
            </w:r>
          </w:p>
        </w:tc>
      </w:tr>
      <w:tr w:rsidR="00DE06B1" w:rsidRPr="00BC4224" w14:paraId="05437703"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652DD21E" w14:textId="36882674" w:rsidR="00DE06B1" w:rsidRPr="00A17344" w:rsidRDefault="00DE06B1" w:rsidP="00651C14">
            <w:pPr>
              <w:rPr>
                <w:noProof/>
                <w:sz w:val="19"/>
                <w:szCs w:val="19"/>
              </w:rPr>
            </w:pPr>
            <w:r w:rsidRPr="00A17344">
              <w:rPr>
                <w:b w:val="0"/>
                <w:noProof/>
                <w:sz w:val="19"/>
                <w:szCs w:val="19"/>
              </w:rPr>
              <w:t>Race</w:t>
            </w:r>
          </w:p>
        </w:tc>
        <w:tc>
          <w:tcPr>
            <w:tcW w:w="3060" w:type="dxa"/>
            <w:tcBorders>
              <w:top w:val="none" w:sz="0" w:space="0" w:color="auto"/>
              <w:bottom w:val="none" w:sz="0" w:space="0" w:color="auto"/>
            </w:tcBorders>
            <w:vAlign w:val="center"/>
          </w:tcPr>
          <w:p w14:paraId="29E2AA75" w14:textId="203809FB"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ALL</w:t>
            </w:r>
          </w:p>
        </w:tc>
        <w:tc>
          <w:tcPr>
            <w:tcW w:w="4068" w:type="dxa"/>
            <w:tcBorders>
              <w:top w:val="none" w:sz="0" w:space="0" w:color="auto"/>
              <w:bottom w:val="none" w:sz="0" w:space="0" w:color="auto"/>
              <w:right w:val="none" w:sz="0" w:space="0" w:color="auto"/>
            </w:tcBorders>
            <w:vAlign w:val="center"/>
          </w:tcPr>
          <w:p w14:paraId="77B21102" w14:textId="20E3B3DC"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Race of study population</w:t>
            </w:r>
          </w:p>
        </w:tc>
      </w:tr>
      <w:tr w:rsidR="004956BD" w:rsidRPr="00BC4224" w14:paraId="509D2A8B"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609BD302" w14:textId="5A77B1F2" w:rsidR="00DE06B1" w:rsidRPr="00A17344" w:rsidRDefault="00DE06B1" w:rsidP="00651C14">
            <w:pPr>
              <w:rPr>
                <w:noProof/>
                <w:sz w:val="19"/>
                <w:szCs w:val="19"/>
              </w:rPr>
            </w:pPr>
            <w:r w:rsidRPr="00A17344">
              <w:rPr>
                <w:b w:val="0"/>
                <w:noProof/>
                <w:sz w:val="19"/>
                <w:szCs w:val="19"/>
              </w:rPr>
              <w:t>Ethnicity</w:t>
            </w:r>
          </w:p>
        </w:tc>
        <w:tc>
          <w:tcPr>
            <w:tcW w:w="3060" w:type="dxa"/>
            <w:vAlign w:val="center"/>
          </w:tcPr>
          <w:p w14:paraId="54FAE23F" w14:textId="3CF28581"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ALL</w:t>
            </w:r>
          </w:p>
        </w:tc>
        <w:tc>
          <w:tcPr>
            <w:tcW w:w="4068" w:type="dxa"/>
            <w:vAlign w:val="center"/>
          </w:tcPr>
          <w:p w14:paraId="37C661A8" w14:textId="3EF8719E"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Ethnicity of study population</w:t>
            </w:r>
          </w:p>
        </w:tc>
      </w:tr>
      <w:tr w:rsidR="00DE06B1" w:rsidRPr="00BC4224" w14:paraId="57040DE1" w14:textId="77777777" w:rsidTr="004956BD">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25EE8CD" w14:textId="5C2B8660" w:rsidR="00DE06B1" w:rsidRPr="00A17344" w:rsidRDefault="00DE06B1" w:rsidP="00651C14">
            <w:pPr>
              <w:rPr>
                <w:noProof/>
                <w:sz w:val="19"/>
                <w:szCs w:val="19"/>
              </w:rPr>
            </w:pPr>
            <w:r w:rsidRPr="00A17344">
              <w:rPr>
                <w:b w:val="0"/>
                <w:noProof/>
                <w:sz w:val="19"/>
                <w:szCs w:val="19"/>
              </w:rPr>
              <w:t>Gender</w:t>
            </w:r>
          </w:p>
        </w:tc>
        <w:tc>
          <w:tcPr>
            <w:tcW w:w="3060" w:type="dxa"/>
            <w:tcBorders>
              <w:top w:val="none" w:sz="0" w:space="0" w:color="auto"/>
              <w:bottom w:val="none" w:sz="0" w:space="0" w:color="auto"/>
            </w:tcBorders>
            <w:vAlign w:val="center"/>
          </w:tcPr>
          <w:p w14:paraId="5E15CB1A" w14:textId="0CCEF1C3"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ALL</w:t>
            </w:r>
          </w:p>
        </w:tc>
        <w:tc>
          <w:tcPr>
            <w:tcW w:w="4068" w:type="dxa"/>
            <w:tcBorders>
              <w:top w:val="none" w:sz="0" w:space="0" w:color="auto"/>
              <w:bottom w:val="none" w:sz="0" w:space="0" w:color="auto"/>
              <w:right w:val="none" w:sz="0" w:space="0" w:color="auto"/>
            </w:tcBorders>
            <w:vAlign w:val="center"/>
          </w:tcPr>
          <w:p w14:paraId="051D7AFE" w14:textId="7A1D73FE"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Gender of study population</w:t>
            </w:r>
          </w:p>
        </w:tc>
      </w:tr>
      <w:tr w:rsidR="00DE06B1" w:rsidRPr="00BC4224" w14:paraId="183A1474"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71" w14:textId="77777777" w:rsidR="00DE06B1" w:rsidRPr="00A17344" w:rsidRDefault="00DE06B1" w:rsidP="00651C14">
            <w:pPr>
              <w:rPr>
                <w:b w:val="0"/>
                <w:noProof/>
                <w:sz w:val="19"/>
                <w:szCs w:val="19"/>
              </w:rPr>
            </w:pPr>
            <w:r w:rsidRPr="00A17344">
              <w:rPr>
                <w:b w:val="0"/>
                <w:noProof/>
                <w:sz w:val="19"/>
                <w:szCs w:val="19"/>
              </w:rPr>
              <w:t>Qualifier</w:t>
            </w:r>
          </w:p>
        </w:tc>
        <w:tc>
          <w:tcPr>
            <w:tcW w:w="3060" w:type="dxa"/>
            <w:vAlign w:val="center"/>
          </w:tcPr>
          <w:p w14:paraId="183A1472" w14:textId="77777777"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Random effects cox; 44 individual and 7 ecologic co-variates; '99--'00 follow-up (Commentary table 4)</w:t>
            </w:r>
          </w:p>
        </w:tc>
        <w:tc>
          <w:tcPr>
            <w:tcW w:w="4068" w:type="dxa"/>
            <w:vAlign w:val="center"/>
          </w:tcPr>
          <w:p w14:paraId="183A1473"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Additional information about the study that can be helpful when choosing health impact functions within your analysis</w:t>
            </w:r>
          </w:p>
        </w:tc>
      </w:tr>
      <w:tr w:rsidR="00DE06B1" w:rsidRPr="00BC4224" w14:paraId="183A1480"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7D" w14:textId="77777777" w:rsidR="00DE06B1" w:rsidRPr="00A17344" w:rsidRDefault="00DE06B1" w:rsidP="00651C14">
            <w:pPr>
              <w:rPr>
                <w:b w:val="0"/>
                <w:noProof/>
                <w:sz w:val="19"/>
                <w:szCs w:val="19"/>
              </w:rPr>
            </w:pPr>
            <w:r w:rsidRPr="00A17344">
              <w:rPr>
                <w:b w:val="0"/>
                <w:noProof/>
                <w:sz w:val="19"/>
                <w:szCs w:val="19"/>
              </w:rPr>
              <w:t>Start Age</w:t>
            </w:r>
          </w:p>
        </w:tc>
        <w:tc>
          <w:tcPr>
            <w:tcW w:w="3060" w:type="dxa"/>
            <w:tcBorders>
              <w:top w:val="none" w:sz="0" w:space="0" w:color="auto"/>
              <w:bottom w:val="none" w:sz="0" w:space="0" w:color="auto"/>
            </w:tcBorders>
            <w:vAlign w:val="center"/>
          </w:tcPr>
          <w:p w14:paraId="183A147E" w14:textId="77777777"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30</w:t>
            </w:r>
          </w:p>
        </w:tc>
        <w:tc>
          <w:tcPr>
            <w:tcW w:w="4068" w:type="dxa"/>
            <w:tcBorders>
              <w:top w:val="none" w:sz="0" w:space="0" w:color="auto"/>
              <w:bottom w:val="none" w:sz="0" w:space="0" w:color="auto"/>
              <w:right w:val="none" w:sz="0" w:space="0" w:color="auto"/>
            </w:tcBorders>
            <w:vAlign w:val="center"/>
          </w:tcPr>
          <w:p w14:paraId="183A147F" w14:textId="77777777"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Start age of study population</w:t>
            </w:r>
          </w:p>
        </w:tc>
      </w:tr>
      <w:tr w:rsidR="00DE06B1" w:rsidRPr="00BC4224" w14:paraId="183A1484"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81" w14:textId="77777777" w:rsidR="00DE06B1" w:rsidRPr="00A17344" w:rsidRDefault="00DE06B1" w:rsidP="00651C14">
            <w:pPr>
              <w:rPr>
                <w:b w:val="0"/>
                <w:noProof/>
                <w:sz w:val="19"/>
                <w:szCs w:val="19"/>
              </w:rPr>
            </w:pPr>
            <w:r w:rsidRPr="00A17344">
              <w:rPr>
                <w:b w:val="0"/>
                <w:noProof/>
                <w:sz w:val="19"/>
                <w:szCs w:val="19"/>
              </w:rPr>
              <w:t>End Age</w:t>
            </w:r>
          </w:p>
        </w:tc>
        <w:tc>
          <w:tcPr>
            <w:tcW w:w="3060" w:type="dxa"/>
            <w:vAlign w:val="center"/>
          </w:tcPr>
          <w:p w14:paraId="183A1482" w14:textId="77777777"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99</w:t>
            </w:r>
          </w:p>
        </w:tc>
        <w:tc>
          <w:tcPr>
            <w:tcW w:w="4068" w:type="dxa"/>
            <w:vAlign w:val="center"/>
          </w:tcPr>
          <w:p w14:paraId="183A1483"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End age of study population</w:t>
            </w:r>
          </w:p>
        </w:tc>
      </w:tr>
      <w:tr w:rsidR="00DE06B1" w:rsidRPr="00BC4224" w14:paraId="183A1488"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85" w14:textId="77777777" w:rsidR="00DE06B1" w:rsidRPr="00A17344" w:rsidRDefault="00DE06B1" w:rsidP="00651C14">
            <w:pPr>
              <w:rPr>
                <w:b w:val="0"/>
                <w:noProof/>
                <w:sz w:val="19"/>
                <w:szCs w:val="19"/>
              </w:rPr>
            </w:pPr>
            <w:r w:rsidRPr="00A17344">
              <w:rPr>
                <w:b w:val="0"/>
                <w:noProof/>
                <w:sz w:val="19"/>
                <w:szCs w:val="19"/>
              </w:rPr>
              <w:t>Co-Pollutants Specified in Regression Model</w:t>
            </w:r>
          </w:p>
        </w:tc>
        <w:tc>
          <w:tcPr>
            <w:tcW w:w="3060" w:type="dxa"/>
            <w:tcBorders>
              <w:top w:val="none" w:sz="0" w:space="0" w:color="auto"/>
              <w:bottom w:val="none" w:sz="0" w:space="0" w:color="auto"/>
            </w:tcBorders>
            <w:vAlign w:val="center"/>
          </w:tcPr>
          <w:p w14:paraId="183A1486" w14:textId="77777777"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TSP, O3, SO4, SO2</w:t>
            </w:r>
          </w:p>
        </w:tc>
        <w:tc>
          <w:tcPr>
            <w:tcW w:w="4068" w:type="dxa"/>
            <w:tcBorders>
              <w:top w:val="none" w:sz="0" w:space="0" w:color="auto"/>
              <w:bottom w:val="none" w:sz="0" w:space="0" w:color="auto"/>
              <w:right w:val="none" w:sz="0" w:space="0" w:color="auto"/>
            </w:tcBorders>
            <w:vAlign w:val="center"/>
          </w:tcPr>
          <w:p w14:paraId="183A1487" w14:textId="77777777"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Other pollutants included in regression model as covariates (not including the pollutant being analyzed as the main effect)</w:t>
            </w:r>
          </w:p>
        </w:tc>
      </w:tr>
      <w:tr w:rsidR="00DE06B1" w:rsidRPr="00BC4224" w14:paraId="183A148C"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89" w14:textId="77777777" w:rsidR="00DE06B1" w:rsidRPr="00A17344" w:rsidRDefault="00DE06B1" w:rsidP="00651C14">
            <w:pPr>
              <w:rPr>
                <w:b w:val="0"/>
                <w:noProof/>
                <w:sz w:val="19"/>
                <w:szCs w:val="19"/>
              </w:rPr>
            </w:pPr>
            <w:r w:rsidRPr="00A17344">
              <w:rPr>
                <w:b w:val="0"/>
                <w:noProof/>
                <w:sz w:val="19"/>
                <w:szCs w:val="19"/>
              </w:rPr>
              <w:t>Reference</w:t>
            </w:r>
          </w:p>
        </w:tc>
        <w:tc>
          <w:tcPr>
            <w:tcW w:w="3060" w:type="dxa"/>
            <w:vAlign w:val="center"/>
          </w:tcPr>
          <w:p w14:paraId="183A148A" w14:textId="77777777"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Krewski D, Jerrett M, Burnett R, et al. 2009. Extended Follow-Up and Spatial analysis of the American Cancer Society Linking Particulate Air Pollution and Mortality. Health Effects Institute, Cambridge MA</w:t>
            </w:r>
          </w:p>
        </w:tc>
        <w:tc>
          <w:tcPr>
            <w:tcW w:w="4068" w:type="dxa"/>
            <w:vAlign w:val="center"/>
          </w:tcPr>
          <w:p w14:paraId="183A148B"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Study reference information</w:t>
            </w:r>
          </w:p>
        </w:tc>
      </w:tr>
      <w:tr w:rsidR="00DE06B1" w:rsidRPr="00BC4224" w14:paraId="183A1490" w14:textId="77777777" w:rsidTr="004956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8D" w14:textId="77777777" w:rsidR="00DE06B1" w:rsidRPr="00A17344" w:rsidRDefault="00DE06B1" w:rsidP="00651C14">
            <w:pPr>
              <w:rPr>
                <w:b w:val="0"/>
                <w:noProof/>
                <w:sz w:val="19"/>
                <w:szCs w:val="19"/>
              </w:rPr>
            </w:pPr>
            <w:r w:rsidRPr="00A17344">
              <w:rPr>
                <w:b w:val="0"/>
                <w:noProof/>
                <w:sz w:val="19"/>
                <w:szCs w:val="19"/>
              </w:rPr>
              <w:t>Beta Ditribution</w:t>
            </w:r>
          </w:p>
        </w:tc>
        <w:tc>
          <w:tcPr>
            <w:tcW w:w="3060" w:type="dxa"/>
            <w:tcBorders>
              <w:top w:val="none" w:sz="0" w:space="0" w:color="auto"/>
              <w:bottom w:val="none" w:sz="0" w:space="0" w:color="auto"/>
            </w:tcBorders>
            <w:vAlign w:val="center"/>
          </w:tcPr>
          <w:p w14:paraId="183A148E" w14:textId="77777777"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Normal (You will get a pop-up window called Edit Distribution Values. Click OK to close it.)</w:t>
            </w:r>
          </w:p>
        </w:tc>
        <w:tc>
          <w:tcPr>
            <w:tcW w:w="4068" w:type="dxa"/>
            <w:tcBorders>
              <w:top w:val="none" w:sz="0" w:space="0" w:color="auto"/>
              <w:bottom w:val="none" w:sz="0" w:space="0" w:color="auto"/>
              <w:right w:val="none" w:sz="0" w:space="0" w:color="auto"/>
            </w:tcBorders>
            <w:vAlign w:val="center"/>
          </w:tcPr>
          <w:p w14:paraId="183A148F" w14:textId="77777777"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Distribution of study’s beta value</w:t>
            </w:r>
          </w:p>
        </w:tc>
      </w:tr>
      <w:tr w:rsidR="00DE06B1" w:rsidRPr="00BC4224" w14:paraId="183A1494"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91" w14:textId="77777777" w:rsidR="00DE06B1" w:rsidRPr="00A17344" w:rsidRDefault="00DE06B1" w:rsidP="00651C14">
            <w:pPr>
              <w:rPr>
                <w:b w:val="0"/>
                <w:noProof/>
                <w:sz w:val="19"/>
                <w:szCs w:val="19"/>
              </w:rPr>
            </w:pPr>
            <w:r w:rsidRPr="00A17344">
              <w:rPr>
                <w:b w:val="0"/>
                <w:noProof/>
                <w:sz w:val="19"/>
                <w:szCs w:val="19"/>
              </w:rPr>
              <w:t>Beta</w:t>
            </w:r>
          </w:p>
        </w:tc>
        <w:tc>
          <w:tcPr>
            <w:tcW w:w="3060" w:type="dxa"/>
            <w:vAlign w:val="center"/>
          </w:tcPr>
          <w:p w14:paraId="183A1492" w14:textId="77777777"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0.00582890812</w:t>
            </w:r>
          </w:p>
        </w:tc>
        <w:tc>
          <w:tcPr>
            <w:tcW w:w="4068" w:type="dxa"/>
            <w:vAlign w:val="center"/>
          </w:tcPr>
          <w:p w14:paraId="183A1493"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Beta value, as determined by study’s relative risk, odds ratio, or hazard ratio</w:t>
            </w:r>
          </w:p>
        </w:tc>
      </w:tr>
      <w:tr w:rsidR="00DE06B1" w:rsidRPr="00BC4224" w14:paraId="183A1498" w14:textId="77777777" w:rsidTr="004956B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95" w14:textId="77777777" w:rsidR="00DE06B1" w:rsidRPr="00A17344" w:rsidRDefault="00DE06B1" w:rsidP="00651C14">
            <w:pPr>
              <w:rPr>
                <w:b w:val="0"/>
                <w:noProof/>
                <w:sz w:val="19"/>
                <w:szCs w:val="19"/>
              </w:rPr>
            </w:pPr>
            <w:r w:rsidRPr="00A17344">
              <w:rPr>
                <w:b w:val="0"/>
                <w:noProof/>
                <w:sz w:val="19"/>
                <w:szCs w:val="19"/>
              </w:rPr>
              <w:t>Beta Parameter 1 (the standard error)</w:t>
            </w:r>
          </w:p>
        </w:tc>
        <w:tc>
          <w:tcPr>
            <w:tcW w:w="3060" w:type="dxa"/>
            <w:tcBorders>
              <w:top w:val="none" w:sz="0" w:space="0" w:color="auto"/>
              <w:bottom w:val="none" w:sz="0" w:space="0" w:color="auto"/>
            </w:tcBorders>
            <w:vAlign w:val="center"/>
          </w:tcPr>
          <w:p w14:paraId="183A1496" w14:textId="77777777"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0.000962763469</w:t>
            </w:r>
          </w:p>
        </w:tc>
        <w:tc>
          <w:tcPr>
            <w:tcW w:w="4068" w:type="dxa"/>
            <w:tcBorders>
              <w:top w:val="none" w:sz="0" w:space="0" w:color="auto"/>
              <w:bottom w:val="none" w:sz="0" w:space="0" w:color="auto"/>
              <w:right w:val="none" w:sz="0" w:space="0" w:color="auto"/>
            </w:tcBorders>
            <w:vAlign w:val="center"/>
          </w:tcPr>
          <w:p w14:paraId="183A1497" w14:textId="77777777"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Standard error of that beta value, as determined by the study’s standard error estimate</w:t>
            </w:r>
          </w:p>
        </w:tc>
      </w:tr>
      <w:tr w:rsidR="00DE06B1" w:rsidRPr="00BC4224" w14:paraId="183A149C"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99" w14:textId="77777777" w:rsidR="00DE06B1" w:rsidRPr="00A17344" w:rsidRDefault="00DE06B1" w:rsidP="00651C14">
            <w:pPr>
              <w:rPr>
                <w:b w:val="0"/>
                <w:noProof/>
                <w:sz w:val="19"/>
                <w:szCs w:val="19"/>
              </w:rPr>
            </w:pPr>
            <w:r w:rsidRPr="00A17344">
              <w:rPr>
                <w:b w:val="0"/>
                <w:noProof/>
                <w:sz w:val="19"/>
                <w:szCs w:val="19"/>
              </w:rPr>
              <w:t>Beta Parameter 2, Constant Description, Constant Value, Incidence Dataset, Variable Dataset and Prevalence Dataset</w:t>
            </w:r>
          </w:p>
        </w:tc>
        <w:tc>
          <w:tcPr>
            <w:tcW w:w="3060" w:type="dxa"/>
            <w:vAlign w:val="center"/>
          </w:tcPr>
          <w:p w14:paraId="183A149A" w14:textId="7984458D"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Blank</w:t>
            </w:r>
            <w:r w:rsidR="00A17344">
              <w:rPr>
                <w:noProof/>
                <w:sz w:val="19"/>
                <w:szCs w:val="19"/>
              </w:rPr>
              <w:t xml:space="preserve"> (or zero)</w:t>
            </w:r>
          </w:p>
        </w:tc>
        <w:tc>
          <w:tcPr>
            <w:tcW w:w="4068" w:type="dxa"/>
            <w:vAlign w:val="center"/>
          </w:tcPr>
          <w:p w14:paraId="183A149B"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Parameter that can be used to include additional constants into the health impact equation</w:t>
            </w:r>
          </w:p>
        </w:tc>
      </w:tr>
      <w:tr w:rsidR="00DE06B1" w:rsidRPr="00BC4224" w14:paraId="183A14A0" w14:textId="77777777" w:rsidTr="004956B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250" w:type="dxa"/>
            <w:tcBorders>
              <w:top w:val="none" w:sz="0" w:space="0" w:color="auto"/>
              <w:left w:val="none" w:sz="0" w:space="0" w:color="auto"/>
              <w:bottom w:val="none" w:sz="0" w:space="0" w:color="auto"/>
            </w:tcBorders>
            <w:vAlign w:val="center"/>
          </w:tcPr>
          <w:p w14:paraId="183A149D" w14:textId="77777777" w:rsidR="00DE06B1" w:rsidRPr="00A17344" w:rsidRDefault="00DE06B1" w:rsidP="00651C14">
            <w:pPr>
              <w:rPr>
                <w:b w:val="0"/>
                <w:noProof/>
                <w:sz w:val="19"/>
                <w:szCs w:val="19"/>
              </w:rPr>
            </w:pPr>
            <w:r w:rsidRPr="00A17344">
              <w:rPr>
                <w:b w:val="0"/>
                <w:noProof/>
                <w:sz w:val="19"/>
                <w:szCs w:val="19"/>
              </w:rPr>
              <w:t>Function</w:t>
            </w:r>
          </w:p>
        </w:tc>
        <w:tc>
          <w:tcPr>
            <w:tcW w:w="3060" w:type="dxa"/>
            <w:tcBorders>
              <w:top w:val="none" w:sz="0" w:space="0" w:color="auto"/>
              <w:bottom w:val="none" w:sz="0" w:space="0" w:color="auto"/>
            </w:tcBorders>
            <w:vAlign w:val="center"/>
          </w:tcPr>
          <w:p w14:paraId="183A149E" w14:textId="77777777" w:rsidR="00DE06B1" w:rsidRPr="00A17344" w:rsidRDefault="00DE06B1"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A17344">
              <w:rPr>
                <w:noProof/>
                <w:sz w:val="19"/>
                <w:szCs w:val="19"/>
              </w:rPr>
              <w:t>(1-(1/EXP(Beta*DELTAQ)))*Incidence*POP (Double click this function to move it from the function list to the bottom box.)</w:t>
            </w:r>
          </w:p>
        </w:tc>
        <w:tc>
          <w:tcPr>
            <w:tcW w:w="4068" w:type="dxa"/>
            <w:tcBorders>
              <w:top w:val="none" w:sz="0" w:space="0" w:color="auto"/>
              <w:bottom w:val="none" w:sz="0" w:space="0" w:color="auto"/>
              <w:right w:val="none" w:sz="0" w:space="0" w:color="auto"/>
            </w:tcBorders>
            <w:vAlign w:val="center"/>
          </w:tcPr>
          <w:p w14:paraId="183A149F" w14:textId="77777777" w:rsidR="00DE06B1" w:rsidRPr="004956BD" w:rsidRDefault="00DE06B1" w:rsidP="00651C14">
            <w:pPr>
              <w:cnfStyle w:val="000000100000" w:firstRow="0" w:lastRow="0" w:firstColumn="0" w:lastColumn="0" w:oddVBand="0" w:evenVBand="0" w:oddHBand="1" w:evenHBand="0" w:firstRowFirstColumn="0" w:firstRowLastColumn="0" w:lastRowFirstColumn="0" w:lastRowLastColumn="0"/>
              <w:rPr>
                <w:noProof/>
                <w:sz w:val="18"/>
                <w:szCs w:val="18"/>
              </w:rPr>
            </w:pPr>
            <w:r w:rsidRPr="004956BD">
              <w:rPr>
                <w:noProof/>
                <w:sz w:val="18"/>
                <w:szCs w:val="18"/>
              </w:rPr>
              <w:t>Study equation functional form</w:t>
            </w:r>
          </w:p>
        </w:tc>
      </w:tr>
      <w:tr w:rsidR="00DE06B1" w:rsidRPr="00BC4224" w14:paraId="183A14A4" w14:textId="77777777" w:rsidTr="004956BD">
        <w:tc>
          <w:tcPr>
            <w:cnfStyle w:val="001000000000" w:firstRow="0" w:lastRow="0" w:firstColumn="1" w:lastColumn="0" w:oddVBand="0" w:evenVBand="0" w:oddHBand="0" w:evenHBand="0" w:firstRowFirstColumn="0" w:firstRowLastColumn="0" w:lastRowFirstColumn="0" w:lastRowLastColumn="0"/>
            <w:tcW w:w="2250" w:type="dxa"/>
            <w:vAlign w:val="center"/>
          </w:tcPr>
          <w:p w14:paraId="183A14A1" w14:textId="77777777" w:rsidR="00DE06B1" w:rsidRPr="00A17344" w:rsidRDefault="00DE06B1" w:rsidP="00651C14">
            <w:pPr>
              <w:rPr>
                <w:b w:val="0"/>
                <w:noProof/>
                <w:sz w:val="19"/>
                <w:szCs w:val="19"/>
              </w:rPr>
            </w:pPr>
            <w:r w:rsidRPr="00A17344">
              <w:rPr>
                <w:b w:val="0"/>
                <w:noProof/>
                <w:sz w:val="19"/>
                <w:szCs w:val="19"/>
              </w:rPr>
              <w:t>Baseline Incidence Function</w:t>
            </w:r>
          </w:p>
        </w:tc>
        <w:tc>
          <w:tcPr>
            <w:tcW w:w="3060" w:type="dxa"/>
            <w:vAlign w:val="center"/>
          </w:tcPr>
          <w:p w14:paraId="183A14A2" w14:textId="77777777" w:rsidR="00DE06B1" w:rsidRPr="00A17344" w:rsidRDefault="00DE06B1"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A17344">
              <w:rPr>
                <w:noProof/>
                <w:sz w:val="19"/>
                <w:szCs w:val="19"/>
              </w:rPr>
              <w:t>Incidence * POP (Double click this function to move it from the function list to the bottom box.)</w:t>
            </w:r>
          </w:p>
        </w:tc>
        <w:tc>
          <w:tcPr>
            <w:tcW w:w="4068" w:type="dxa"/>
            <w:vAlign w:val="center"/>
          </w:tcPr>
          <w:p w14:paraId="183A14A3" w14:textId="77777777" w:rsidR="00DE06B1" w:rsidRPr="004956BD" w:rsidRDefault="00DE06B1" w:rsidP="00651C14">
            <w:pPr>
              <w:cnfStyle w:val="000000000000" w:firstRow="0" w:lastRow="0" w:firstColumn="0" w:lastColumn="0" w:oddVBand="0" w:evenVBand="0" w:oddHBand="0" w:evenHBand="0" w:firstRowFirstColumn="0" w:firstRowLastColumn="0" w:lastRowFirstColumn="0" w:lastRowLastColumn="0"/>
              <w:rPr>
                <w:noProof/>
                <w:sz w:val="18"/>
                <w:szCs w:val="18"/>
              </w:rPr>
            </w:pPr>
            <w:r w:rsidRPr="004956BD">
              <w:rPr>
                <w:noProof/>
                <w:sz w:val="18"/>
                <w:szCs w:val="18"/>
              </w:rPr>
              <w:t>Baseline incidence functional form</w:t>
            </w:r>
          </w:p>
        </w:tc>
      </w:tr>
    </w:tbl>
    <w:p w14:paraId="3EA22D13" w14:textId="77777777" w:rsidR="00A17344" w:rsidRDefault="00A17344" w:rsidP="004956BD">
      <w:pPr>
        <w:pStyle w:val="bullet"/>
        <w:numPr>
          <w:ilvl w:val="0"/>
          <w:numId w:val="0"/>
        </w:numPr>
        <w:ind w:left="720"/>
      </w:pPr>
    </w:p>
    <w:p w14:paraId="183A14A7" w14:textId="77777777" w:rsidR="008B7C48" w:rsidRPr="00BC4224" w:rsidRDefault="00C07472" w:rsidP="00760568">
      <w:pPr>
        <w:pStyle w:val="bullet"/>
      </w:pPr>
      <w:r w:rsidRPr="00BC4224">
        <w:lastRenderedPageBreak/>
        <w:t xml:space="preserve">Your </w:t>
      </w:r>
      <w:r w:rsidRPr="00BC4224">
        <w:rPr>
          <w:b/>
        </w:rPr>
        <w:t>Health Impact Function Definition</w:t>
      </w:r>
      <w:r w:rsidRPr="00BC4224">
        <w:rPr>
          <w:b/>
          <w:i/>
        </w:rPr>
        <w:t xml:space="preserve"> </w:t>
      </w:r>
      <w:r w:rsidRPr="00BC4224">
        <w:t>window should look like this:</w:t>
      </w:r>
    </w:p>
    <w:p w14:paraId="70BDD651" w14:textId="6DDF213C" w:rsidR="00F51120" w:rsidRPr="00BC4224" w:rsidRDefault="00F51120" w:rsidP="00F51120">
      <w:pPr>
        <w:pStyle w:val="Body"/>
        <w:rPr>
          <w:noProof/>
        </w:rPr>
      </w:pPr>
      <w:r w:rsidRPr="00BC4224">
        <w:rPr>
          <w:noProof/>
        </w:rPr>
        <w:drawing>
          <wp:anchor distT="0" distB="0" distL="114300" distR="114300" simplePos="0" relativeHeight="251704320" behindDoc="0" locked="0" layoutInCell="1" allowOverlap="1" wp14:anchorId="508BAB04" wp14:editId="370DEEA9">
            <wp:simplePos x="0" y="0"/>
            <wp:positionH relativeFrom="column">
              <wp:posOffset>755097</wp:posOffset>
            </wp:positionH>
            <wp:positionV relativeFrom="paragraph">
              <wp:posOffset>4445</wp:posOffset>
            </wp:positionV>
            <wp:extent cx="4518732" cy="404364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518732" cy="4043645"/>
                    </a:xfrm>
                    <a:prstGeom prst="rect">
                      <a:avLst/>
                    </a:prstGeom>
                  </pic:spPr>
                </pic:pic>
              </a:graphicData>
            </a:graphic>
            <wp14:sizeRelH relativeFrom="page">
              <wp14:pctWidth>0</wp14:pctWidth>
            </wp14:sizeRelH>
            <wp14:sizeRelV relativeFrom="page">
              <wp14:pctHeight>0</wp14:pctHeight>
            </wp14:sizeRelV>
          </wp:anchor>
        </w:drawing>
      </w:r>
    </w:p>
    <w:p w14:paraId="3DD3E201" w14:textId="4BFE17AD" w:rsidR="00F51120" w:rsidRPr="00BC4224" w:rsidRDefault="00F51120" w:rsidP="00F51120">
      <w:pPr>
        <w:pStyle w:val="Body"/>
        <w:rPr>
          <w:noProof/>
        </w:rPr>
      </w:pPr>
    </w:p>
    <w:p w14:paraId="04920E84" w14:textId="77777777" w:rsidR="00F51120" w:rsidRPr="00BC4224" w:rsidRDefault="00F51120" w:rsidP="00F51120">
      <w:pPr>
        <w:pStyle w:val="Body"/>
        <w:rPr>
          <w:noProof/>
        </w:rPr>
      </w:pPr>
    </w:p>
    <w:p w14:paraId="7243A2BC" w14:textId="77777777" w:rsidR="00F51120" w:rsidRPr="00BC4224" w:rsidRDefault="00F51120" w:rsidP="00F51120">
      <w:pPr>
        <w:pStyle w:val="Body"/>
        <w:rPr>
          <w:noProof/>
        </w:rPr>
      </w:pPr>
    </w:p>
    <w:p w14:paraId="27C6FCC3" w14:textId="77777777" w:rsidR="00F51120" w:rsidRPr="00BC4224" w:rsidRDefault="00F51120" w:rsidP="00F51120">
      <w:pPr>
        <w:pStyle w:val="Body"/>
        <w:rPr>
          <w:noProof/>
        </w:rPr>
      </w:pPr>
    </w:p>
    <w:p w14:paraId="17DB7F10" w14:textId="77777777" w:rsidR="00F51120" w:rsidRPr="00BC4224" w:rsidRDefault="00F51120" w:rsidP="00F51120">
      <w:pPr>
        <w:pStyle w:val="Body"/>
        <w:rPr>
          <w:noProof/>
        </w:rPr>
      </w:pPr>
    </w:p>
    <w:p w14:paraId="5AA64175" w14:textId="77777777" w:rsidR="00F51120" w:rsidRPr="00BC4224" w:rsidRDefault="00F51120" w:rsidP="00F51120">
      <w:pPr>
        <w:pStyle w:val="Body"/>
        <w:rPr>
          <w:noProof/>
        </w:rPr>
      </w:pPr>
    </w:p>
    <w:p w14:paraId="372A0BA2" w14:textId="77777777" w:rsidR="00F51120" w:rsidRPr="00BC4224" w:rsidRDefault="00F51120" w:rsidP="00F51120">
      <w:pPr>
        <w:pStyle w:val="Body"/>
        <w:rPr>
          <w:noProof/>
        </w:rPr>
      </w:pPr>
    </w:p>
    <w:p w14:paraId="630D0F6E" w14:textId="77777777" w:rsidR="00F51120" w:rsidRPr="00BC4224" w:rsidRDefault="00F51120" w:rsidP="00F51120">
      <w:pPr>
        <w:pStyle w:val="Body"/>
        <w:rPr>
          <w:noProof/>
        </w:rPr>
      </w:pPr>
    </w:p>
    <w:p w14:paraId="0715D70A" w14:textId="77777777" w:rsidR="00F51120" w:rsidRPr="00BC4224" w:rsidRDefault="00F51120" w:rsidP="00F51120">
      <w:pPr>
        <w:pStyle w:val="Body"/>
        <w:rPr>
          <w:noProof/>
        </w:rPr>
      </w:pPr>
    </w:p>
    <w:p w14:paraId="6BE75992" w14:textId="77777777" w:rsidR="00F51120" w:rsidRPr="00BC4224" w:rsidRDefault="00F51120" w:rsidP="00F51120">
      <w:pPr>
        <w:pStyle w:val="Body"/>
        <w:rPr>
          <w:noProof/>
        </w:rPr>
      </w:pPr>
    </w:p>
    <w:p w14:paraId="2564260F" w14:textId="77777777" w:rsidR="00F51120" w:rsidRPr="00BC4224" w:rsidRDefault="00F51120" w:rsidP="00F51120">
      <w:pPr>
        <w:pStyle w:val="Body"/>
        <w:rPr>
          <w:noProof/>
        </w:rPr>
      </w:pPr>
    </w:p>
    <w:p w14:paraId="0E14D635" w14:textId="77777777" w:rsidR="00F51120" w:rsidRPr="00BC4224" w:rsidRDefault="00F51120" w:rsidP="00F51120">
      <w:pPr>
        <w:pStyle w:val="Body"/>
        <w:rPr>
          <w:noProof/>
        </w:rPr>
      </w:pPr>
    </w:p>
    <w:p w14:paraId="6386162A" w14:textId="56882E18" w:rsidR="00327722" w:rsidRPr="00BC4224" w:rsidRDefault="00327722">
      <w:pPr>
        <w:rPr>
          <w:rFonts w:asciiTheme="majorHAnsi" w:eastAsiaTheme="majorEastAsia" w:hAnsiTheme="majorHAnsi" w:cstheme="majorBidi"/>
        </w:rPr>
      </w:pPr>
    </w:p>
    <w:p w14:paraId="183A14AA" w14:textId="082642BA" w:rsidR="003D66AF" w:rsidRPr="00BC4224" w:rsidRDefault="00C07472" w:rsidP="00760568">
      <w:pPr>
        <w:pStyle w:val="bullet"/>
      </w:pPr>
      <w:r w:rsidRPr="00BC4224">
        <w:t xml:space="preserve">Click </w:t>
      </w:r>
      <w:r w:rsidRPr="00BC4224">
        <w:rPr>
          <w:i/>
        </w:rPr>
        <w:t xml:space="preserve">OK </w:t>
      </w:r>
      <w:r w:rsidRPr="00BC4224">
        <w:t>to close the</w:t>
      </w:r>
      <w:r w:rsidR="003D66AF" w:rsidRPr="00BC4224">
        <w:t xml:space="preserve"> </w:t>
      </w:r>
      <w:r w:rsidRPr="00BC4224">
        <w:rPr>
          <w:b/>
        </w:rPr>
        <w:t>Health Impact Function Dataset Definition</w:t>
      </w:r>
      <w:r w:rsidRPr="00BC4224">
        <w:rPr>
          <w:i/>
        </w:rPr>
        <w:t xml:space="preserve"> </w:t>
      </w:r>
      <w:r w:rsidRPr="00BC4224">
        <w:t>window</w:t>
      </w:r>
      <w:r w:rsidR="003D66AF" w:rsidRPr="00BC4224">
        <w:t>.</w:t>
      </w:r>
    </w:p>
    <w:p w14:paraId="3219F762" w14:textId="4184FC02" w:rsidR="00D041C6" w:rsidRPr="00BC4224" w:rsidRDefault="009E0C5C" w:rsidP="00ED6B16">
      <w:pPr>
        <w:pStyle w:val="bullet"/>
      </w:pPr>
      <w:r w:rsidRPr="00BC4224">
        <w:t xml:space="preserve">Click OK again to close the </w:t>
      </w:r>
      <w:r w:rsidR="008A5364" w:rsidRPr="00BC4224">
        <w:rPr>
          <w:b/>
        </w:rPr>
        <w:t xml:space="preserve">Health Impact Function Datasets </w:t>
      </w:r>
      <w:r w:rsidRPr="00BC4224">
        <w:t>window.</w:t>
      </w:r>
    </w:p>
    <w:p w14:paraId="183A14AC" w14:textId="415D4482" w:rsidR="003D66AF" w:rsidRPr="00BC4224" w:rsidRDefault="003D66AF" w:rsidP="004956BD">
      <w:pPr>
        <w:pStyle w:val="bullet"/>
        <w:keepNext/>
      </w:pPr>
      <w:r w:rsidRPr="00BC4224">
        <w:lastRenderedPageBreak/>
        <w:t xml:space="preserve">The </w:t>
      </w:r>
      <w:r w:rsidRPr="00BC4224">
        <w:rPr>
          <w:b/>
        </w:rPr>
        <w:t>Manage Health Impact Function Datasets</w:t>
      </w:r>
      <w:r w:rsidRPr="00BC4224">
        <w:t xml:space="preserve"> window should now have all </w:t>
      </w:r>
      <w:r w:rsidR="008E2914" w:rsidRPr="00BC4224">
        <w:t>four Sanhueza et al. functions and one</w:t>
      </w:r>
      <w:r w:rsidRPr="00BC4224">
        <w:t xml:space="preserve"> Krewski et al. function listed and look like this:</w:t>
      </w:r>
    </w:p>
    <w:p w14:paraId="781A72E4" w14:textId="4DB5D279" w:rsidR="00F51120" w:rsidRPr="00BC4224" w:rsidRDefault="004E127F" w:rsidP="004956BD">
      <w:pPr>
        <w:jc w:val="center"/>
      </w:pPr>
      <w:r w:rsidRPr="00BC4224">
        <w:rPr>
          <w:noProof/>
        </w:rPr>
        <w:drawing>
          <wp:inline distT="0" distB="0" distL="0" distR="0" wp14:anchorId="771D1D81" wp14:editId="3301D97F">
            <wp:extent cx="5160645" cy="4036695"/>
            <wp:effectExtent l="0" t="0" r="1905" b="1905"/>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5160645" cy="4036695"/>
                    </a:xfrm>
                    <a:prstGeom prst="rect">
                      <a:avLst/>
                    </a:prstGeom>
                  </pic:spPr>
                </pic:pic>
              </a:graphicData>
            </a:graphic>
          </wp:inline>
        </w:drawing>
      </w:r>
    </w:p>
    <w:p w14:paraId="183A14AE" w14:textId="53583B01" w:rsidR="00E44F90" w:rsidRPr="00BC4224" w:rsidRDefault="00D041C6" w:rsidP="00760568">
      <w:pPr>
        <w:pStyle w:val="bullet"/>
      </w:pPr>
      <w:r w:rsidRPr="00BC4224">
        <mc:AlternateContent>
          <mc:Choice Requires="wpg">
            <w:drawing>
              <wp:anchor distT="0" distB="0" distL="114300" distR="114300" simplePos="0" relativeHeight="251655168" behindDoc="0" locked="0" layoutInCell="1" allowOverlap="1" wp14:anchorId="183A16AF" wp14:editId="16012BB4">
                <wp:simplePos x="0" y="0"/>
                <wp:positionH relativeFrom="margin">
                  <wp:posOffset>4067175</wp:posOffset>
                </wp:positionH>
                <wp:positionV relativeFrom="paragraph">
                  <wp:posOffset>1029335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20.25pt;margin-top:81.05pt;width:148.2pt;height:177.75pt;z-index:25165516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X6RjDAAAA3AAAAA8AAABkcnMvZG93bnJldi54bWxEj0+LwjAUxO+C3yE8wYtoWllEq1FEVIQ9&#10;rQpen83rH2xeahO1fvvNwoLHYWZ+wyxWranEkxpXWlYQjyIQxKnVJecKzqfdcArCeWSNlWVS8CYH&#10;q2W3s8BE2xf/0PPocxEg7BJUUHhfJ1K6tCCDbmRr4uBltjHog2xyqRt8Bbip5DiKJtJgyWGhwJo2&#10;BaW348MoeNS0Paynpr3OLoPs2+3je2Zipfq9dj0H4an1n/B/+6AVTGZf8HcmHAG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9fpGMMAAADcAAAADwAAAAAAAAAAAAAAAACf&#10;AgAAZHJzL2Rvd25yZXYueG1sUEsFBgAAAAAEAAQA9wAAAI8DAAAAAA==&#10;" stroked="t" strokecolor="black [3213]">
                  <v:imagedata r:id="rId50"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rsidR="003D66AF" w:rsidRPr="00BC4224">
        <w:t>C</w:t>
      </w:r>
      <w:r w:rsidR="00C07472" w:rsidRPr="00BC4224">
        <w:t xml:space="preserve">lick </w:t>
      </w:r>
      <w:r w:rsidR="00C07472" w:rsidRPr="00BC4224">
        <w:rPr>
          <w:i/>
          <w:iCs/>
        </w:rPr>
        <w:t xml:space="preserve">OK </w:t>
      </w:r>
      <w:r w:rsidR="00C07472" w:rsidRPr="00BC4224">
        <w:t xml:space="preserve">to close the </w:t>
      </w:r>
      <w:r w:rsidR="00C07472" w:rsidRPr="00BC4224">
        <w:rPr>
          <w:b/>
          <w:iCs/>
        </w:rPr>
        <w:t>Manage Health Impact Function Datasets</w:t>
      </w:r>
      <w:r w:rsidR="00C07472" w:rsidRPr="00BC4224">
        <w:rPr>
          <w:i/>
          <w:iCs/>
        </w:rPr>
        <w:t xml:space="preserve"> </w:t>
      </w:r>
      <w:r w:rsidR="00C07472" w:rsidRPr="00BC4224">
        <w:t xml:space="preserve">window. You now have entered </w:t>
      </w:r>
      <w:r w:rsidR="008E2914" w:rsidRPr="00BC4224">
        <w:t>four Sanhueza et al. (2009) functions and one</w:t>
      </w:r>
      <w:r w:rsidR="00C07472" w:rsidRPr="00BC4224">
        <w:t xml:space="preserve"> Krewski et al. (2009) fu</w:t>
      </w:r>
      <w:r w:rsidR="003D66AF" w:rsidRPr="00BC4224">
        <w:t xml:space="preserve">nction into BenMAP-CE -- </w:t>
      </w:r>
      <w:r w:rsidR="008E2914" w:rsidRPr="00BC4224">
        <w:t>four</w:t>
      </w:r>
      <w:r w:rsidR="00C07472" w:rsidRPr="00BC4224">
        <w:t xml:space="preserve"> (</w:t>
      </w:r>
      <w:r w:rsidR="008E2914" w:rsidRPr="00BC4224">
        <w:t>respiratory and cardiovascular</w:t>
      </w:r>
      <w:r w:rsidR="00C07472" w:rsidRPr="00BC4224">
        <w:t xml:space="preserve"> mortality</w:t>
      </w:r>
      <w:r w:rsidR="008E2914" w:rsidRPr="00BC4224">
        <w:t xml:space="preserve"> and hospital admissions</w:t>
      </w:r>
      <w:r w:rsidR="00C07472" w:rsidRPr="00BC4224">
        <w:t xml:space="preserve">) </w:t>
      </w:r>
      <w:r w:rsidR="003D66AF" w:rsidRPr="00BC4224">
        <w:t>imported via an</w:t>
      </w:r>
      <w:r w:rsidR="00C07472" w:rsidRPr="00BC4224">
        <w:t xml:space="preserve"> Excel file and one (all-cause mortality) </w:t>
      </w:r>
      <w:r w:rsidR="003D66AF" w:rsidRPr="00BC4224">
        <w:t xml:space="preserve">entered manually </w:t>
      </w:r>
      <w:r w:rsidR="00C07472" w:rsidRPr="00BC4224">
        <w:t xml:space="preserve">using the function editor. </w:t>
      </w:r>
      <w:r w:rsidR="009D124D">
        <w:t>You</w:t>
      </w:r>
      <w:r w:rsidR="00C07472" w:rsidRPr="00BC4224">
        <w:t xml:space="preserve"> will use these functions to estimate mortality incidence for </w:t>
      </w:r>
      <w:r w:rsidR="008E2914" w:rsidRPr="00BC4224">
        <w:t>Santiago</w:t>
      </w:r>
      <w:r w:rsidR="00C07472" w:rsidRPr="00BC4224">
        <w:t xml:space="preserve"> in the final steps of </w:t>
      </w:r>
      <w:r w:rsidR="00F563A6" w:rsidRPr="00BC4224">
        <w:t>this exercise</w:t>
      </w:r>
      <w:r w:rsidR="00C07472" w:rsidRPr="00BC4224">
        <w:t xml:space="preserve">. </w:t>
      </w:r>
    </w:p>
    <w:p w14:paraId="183A14B1" w14:textId="7ADC8767" w:rsidR="006571F0" w:rsidRPr="00BC4224" w:rsidRDefault="00862287" w:rsidP="00F51120">
      <w:pPr>
        <w:pStyle w:val="Body"/>
      </w:pPr>
      <w:r w:rsidRPr="00BC4224">
        <w:t xml:space="preserve">You have now finished adding the </w:t>
      </w:r>
      <w:r w:rsidR="006571F0" w:rsidRPr="00BC4224">
        <w:t>health impact function</w:t>
      </w:r>
      <w:r w:rsidRPr="00BC4224">
        <w:t xml:space="preserve"> data necessary for our analysis. </w:t>
      </w:r>
      <w:r w:rsidR="00265D15" w:rsidRPr="00BC4224">
        <w:t>The health impact functions will be used in Step 2 of the analysis, Estimate Health Impacts.</w:t>
      </w:r>
      <w:r w:rsidR="00E22FBF">
        <w:t xml:space="preserve"> </w:t>
      </w:r>
      <w:r w:rsidR="00265D15" w:rsidRPr="00BC4224">
        <w:t>Because you have only loaded the data, the stoplight should still be yellow, as pictured to the right.</w:t>
      </w:r>
    </w:p>
    <w:p w14:paraId="6E310721" w14:textId="77777777" w:rsidR="00A8391D" w:rsidRPr="00BC4224" w:rsidRDefault="00A8391D" w:rsidP="00F51120">
      <w:pPr>
        <w:pStyle w:val="Body"/>
        <w:rPr>
          <w:rFonts w:ascii="Cambria" w:eastAsia="Times New Roman" w:hAnsi="Cambria" w:cs="Times New Roman"/>
          <w:b/>
          <w:bCs/>
          <w:u w:val="single"/>
        </w:rPr>
      </w:pPr>
      <w:r w:rsidRPr="00BC4224">
        <w:rPr>
          <w:b/>
          <w:u w:val="single"/>
        </w:rPr>
        <w:t>Question for Students</w:t>
      </w:r>
      <w:r w:rsidRPr="00BC4224">
        <w:rPr>
          <w:rFonts w:ascii="Cambria" w:eastAsia="Times New Roman" w:hAnsi="Cambria" w:cs="Times New Roman"/>
          <w:b/>
          <w:bCs/>
          <w:u w:val="single"/>
        </w:rPr>
        <w:t xml:space="preserve"> </w:t>
      </w:r>
    </w:p>
    <w:p w14:paraId="23A9630D" w14:textId="794365C9" w:rsidR="00BD2BAB" w:rsidRPr="00BC4224" w:rsidRDefault="00817BA2" w:rsidP="00D041C6">
      <w:pPr>
        <w:pStyle w:val="Body"/>
        <w:rPr>
          <w:b/>
        </w:rPr>
      </w:pPr>
      <w:r w:rsidRPr="00BC4224">
        <w:rPr>
          <w:rFonts w:eastAsia="Times New Roman"/>
          <w:b/>
        </w:rPr>
        <w:t>What are the</w:t>
      </w:r>
      <w:r w:rsidR="007E70BE" w:rsidRPr="00BC4224">
        <w:rPr>
          <w:rFonts w:eastAsia="Times New Roman"/>
          <w:b/>
        </w:rPr>
        <w:t xml:space="preserve"> health</w:t>
      </w:r>
      <w:r w:rsidRPr="00BC4224">
        <w:rPr>
          <w:rFonts w:eastAsia="Times New Roman"/>
          <w:b/>
        </w:rPr>
        <w:t xml:space="preserve"> endpoints of the </w:t>
      </w:r>
      <w:proofErr w:type="spellStart"/>
      <w:r w:rsidRPr="00BC4224">
        <w:rPr>
          <w:rFonts w:eastAsia="Times New Roman"/>
          <w:b/>
        </w:rPr>
        <w:t>Sanhueza</w:t>
      </w:r>
      <w:proofErr w:type="spellEnd"/>
      <w:r w:rsidRPr="00BC4224">
        <w:rPr>
          <w:rFonts w:eastAsia="Times New Roman"/>
          <w:b/>
        </w:rPr>
        <w:t xml:space="preserve"> et al.</w:t>
      </w:r>
      <w:r w:rsidR="009E56C4">
        <w:rPr>
          <w:rFonts w:eastAsia="Times New Roman"/>
          <w:b/>
        </w:rPr>
        <w:t xml:space="preserve"> (2009)</w:t>
      </w:r>
      <w:r w:rsidR="00E22FBF">
        <w:rPr>
          <w:rFonts w:eastAsia="Times New Roman"/>
          <w:b/>
        </w:rPr>
        <w:t xml:space="preserve"> </w:t>
      </w:r>
      <w:r w:rsidRPr="00BC4224">
        <w:rPr>
          <w:rFonts w:eastAsia="Times New Roman"/>
          <w:b/>
        </w:rPr>
        <w:t>health impact functions?</w:t>
      </w:r>
      <w:bookmarkStart w:id="45" w:name="_Toc481495906"/>
    </w:p>
    <w:p w14:paraId="539608F4" w14:textId="29A4DB76" w:rsidR="00ED6B16" w:rsidRPr="00BC4224" w:rsidRDefault="00ED6B16">
      <w:pPr>
        <w:rPr>
          <w:rFonts w:asciiTheme="majorHAnsi" w:hAnsiTheme="majorHAnsi"/>
          <w:b/>
          <w:color w:val="1F497D" w:themeColor="text2"/>
          <w:sz w:val="28"/>
          <w:szCs w:val="28"/>
        </w:rPr>
      </w:pPr>
    </w:p>
    <w:p w14:paraId="183A14CA" w14:textId="11770DC9" w:rsidR="00C07472" w:rsidRPr="00BC4224" w:rsidRDefault="00ED6B16" w:rsidP="008453E1">
      <w:pPr>
        <w:pStyle w:val="Heading2"/>
      </w:pPr>
      <w:bookmarkStart w:id="46" w:name="_Toc481495907"/>
      <w:bookmarkStart w:id="47" w:name="_Toc955315"/>
      <w:bookmarkEnd w:id="45"/>
      <w:r w:rsidRPr="00BC4224">
        <w:rPr>
          <w:rFonts w:asciiTheme="minorHAnsi" w:hAnsiTheme="minorHAnsi"/>
          <w:noProof/>
        </w:rPr>
        <w:lastRenderedPageBreak/>
        <mc:AlternateContent>
          <mc:Choice Requires="wps">
            <w:drawing>
              <wp:anchor distT="0" distB="0" distL="114300" distR="114300" simplePos="0" relativeHeight="251738112" behindDoc="0" locked="0" layoutInCell="1" allowOverlap="1" wp14:anchorId="4659DF68" wp14:editId="53B087A0">
                <wp:simplePos x="0" y="0"/>
                <wp:positionH relativeFrom="column">
                  <wp:posOffset>3810000</wp:posOffset>
                </wp:positionH>
                <wp:positionV relativeFrom="paragraph">
                  <wp:posOffset>180975</wp:posOffset>
                </wp:positionV>
                <wp:extent cx="2211070" cy="2447925"/>
                <wp:effectExtent l="0" t="0" r="1778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1D69CC1" w14:textId="77777777" w:rsidR="004956BD" w:rsidRPr="003624B0" w:rsidRDefault="004956BD" w:rsidP="003624B0">
                            <w:pPr>
                              <w:pStyle w:val="boxhead"/>
                            </w:pPr>
                            <w:r w:rsidRPr="003624B0">
                              <w:t xml:space="preserve">Box 5: </w:t>
                            </w:r>
                            <w:proofErr w:type="spellStart"/>
                            <w:r w:rsidRPr="003624B0">
                              <w:t>BenMAP</w:t>
                            </w:r>
                            <w:proofErr w:type="spellEnd"/>
                            <w:r w:rsidRPr="003624B0">
                              <w:t>-CE Terminology</w:t>
                            </w:r>
                          </w:p>
                          <w:p w14:paraId="51AFA238" w14:textId="1B789B60" w:rsidR="004956BD" w:rsidRPr="00760568" w:rsidRDefault="004956BD"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3" o:spid="_x0000_s1032" style="position:absolute;left:0;text-align:left;margin-left:300pt;margin-top:14.25pt;width:174.1pt;height:19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" fillcolor="#9ab5e4" strokecolor="#4f81bd">
                <v:fill color2="#e1e8f5" rotate="t" focusposition="1,1" focussize="" colors="0 #9ab5e4;.5 #c2d1ed;1 #e1e8f5" focus="100%" type="gradientRadial"/>
                <v:textbox>
                  <w:txbxContent>
                    <w:p w14:paraId="21D69CC1" w14:textId="77777777" w:rsidR="004956BD" w:rsidRPr="003624B0" w:rsidRDefault="004956BD" w:rsidP="003624B0">
                      <w:pPr>
                        <w:pStyle w:val="boxhead"/>
                      </w:pPr>
                      <w:r w:rsidRPr="003624B0">
                        <w:t xml:space="preserve">Box 5: </w:t>
                      </w:r>
                      <w:proofErr w:type="spellStart"/>
                      <w:r w:rsidRPr="003624B0">
                        <w:t>BenMAP</w:t>
                      </w:r>
                      <w:proofErr w:type="spellEnd"/>
                      <w:r w:rsidRPr="003624B0">
                        <w:t>-CE Terminology</w:t>
                      </w:r>
                    </w:p>
                    <w:p w14:paraId="51AFA238" w14:textId="1B789B60" w:rsidR="004956BD" w:rsidRPr="00760568" w:rsidRDefault="004956BD"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0086372D" w:rsidRPr="00BC4224">
        <w:t>3.</w:t>
      </w:r>
      <w:r w:rsidR="004E127F">
        <w:t>7</w:t>
      </w:r>
      <w:r w:rsidR="006A7510" w:rsidRPr="00BC4224">
        <w:t xml:space="preserve">. </w:t>
      </w:r>
      <w:r w:rsidR="009526D9" w:rsidRPr="00BC4224">
        <w:tab/>
      </w:r>
      <w:r w:rsidR="003D4095" w:rsidRPr="00BC4224">
        <w:t xml:space="preserve">Add </w:t>
      </w:r>
      <w:r w:rsidR="00EB3343" w:rsidRPr="00BC4224">
        <w:t>Valuation Functions</w:t>
      </w:r>
      <w:bookmarkEnd w:id="46"/>
      <w:bookmarkEnd w:id="47"/>
    </w:p>
    <w:p w14:paraId="183A14D0" w14:textId="3ABDC64F" w:rsidR="00265D15" w:rsidRPr="00BC4224" w:rsidRDefault="00446533" w:rsidP="009526D9">
      <w:pPr>
        <w:pStyle w:val="Body"/>
        <w:rPr>
          <w:iCs/>
        </w:rPr>
      </w:pPr>
      <w:r w:rsidRPr="00BC4224">
        <w:t xml:space="preserve">Mortality valuation estimates for this exercise are derived from a US estimate for the value per statistical life (VSL). </w:t>
      </w:r>
      <w:r w:rsidR="0068368B" w:rsidRPr="00BC4224">
        <w:t>Because VSL estimates have been shown to be sensitive to differences in income, t</w:t>
      </w:r>
      <w:r w:rsidRPr="00BC4224">
        <w:t xml:space="preserve">he US estimate should be adjusted to obtain a country- and year-specific VSL estimate prior to entering it in </w:t>
      </w:r>
      <w:proofErr w:type="spellStart"/>
      <w:r w:rsidRPr="00BC4224">
        <w:t>BenMAP</w:t>
      </w:r>
      <w:proofErr w:type="spellEnd"/>
      <w:r w:rsidR="002A7886" w:rsidRPr="00BC4224">
        <w:t>-CE</w:t>
      </w:r>
      <w:r w:rsidRPr="00BC4224">
        <w:t>.</w:t>
      </w:r>
      <w:r w:rsidR="00E22FBF">
        <w:t xml:space="preserve"> </w:t>
      </w:r>
      <w:r w:rsidRPr="00BC4224">
        <w:t>The adjusted estimate accounts for both differences across countries and differences in income and inflation over time.</w:t>
      </w:r>
      <w:r w:rsidR="00E22FBF">
        <w:t xml:space="preserve"> </w:t>
      </w:r>
      <w:r w:rsidRPr="00BC4224">
        <w:t xml:space="preserve">In this case, </w:t>
      </w:r>
      <w:r w:rsidR="009D124D">
        <w:t>you</w:t>
      </w:r>
      <w:r w:rsidRPr="00BC4224">
        <w:t xml:space="preserve"> will </w:t>
      </w:r>
      <w:r w:rsidR="00FE2F7D" w:rsidRPr="00BC4224">
        <w:t xml:space="preserve">use the steps below to </w:t>
      </w:r>
      <w:r w:rsidRPr="00BC4224">
        <w:t xml:space="preserve">convert the </w:t>
      </w:r>
      <w:r w:rsidR="00A50794" w:rsidRPr="00BC4224">
        <w:t xml:space="preserve">US </w:t>
      </w:r>
      <w:r w:rsidRPr="00BC4224">
        <w:t xml:space="preserve">VSL to </w:t>
      </w:r>
      <w:r w:rsidR="00AB24B2" w:rsidRPr="00BC4224">
        <w:t>Chilean</w:t>
      </w:r>
      <w:r w:rsidRPr="00BC4224">
        <w:t xml:space="preserve"> pesos. We recommend that you carefully follow each step and calculate the value of each term separately, as shown.</w:t>
      </w:r>
      <w:r w:rsidR="00FE2F7D" w:rsidRPr="00BC4224">
        <w:rPr>
          <w:noProof/>
        </w:rPr>
        <w:t xml:space="preserve"> </w:t>
      </w:r>
    </w:p>
    <w:p w14:paraId="183A14D3" w14:textId="27CA18A9" w:rsidR="00446533" w:rsidRPr="00BC4224" w:rsidRDefault="00446533" w:rsidP="009526D9">
      <w:pPr>
        <w:pStyle w:val="Body"/>
        <w:rPr>
          <w:rFonts w:ascii="Cambria" w:hAnsi="Cambria" w:cs="Cambria"/>
          <w:color w:val="000000"/>
        </w:rPr>
      </w:pPr>
      <w:r w:rsidRPr="00BC4224">
        <w:rPr>
          <w:rFonts w:ascii="Cambria" w:hAnsi="Cambria" w:cs="Cambria"/>
          <w:color w:val="000000"/>
        </w:rPr>
        <w:t>If the original VSL estimate is in 1990 US dollars:</w:t>
      </w:r>
    </w:p>
    <w:p w14:paraId="183A14D4" w14:textId="77777777" w:rsidR="00446533" w:rsidRPr="00BC4224" w:rsidRDefault="004956BD" w:rsidP="006B0770">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Chile</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,1990</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1</m:t>
                  </m:r>
                </m:sub>
              </m:sSub>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2</m:t>
                  </m:r>
                </m:sub>
              </m:sSub>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1990</m:t>
                  </m:r>
                </m:sub>
              </m:sSub>
            </m:den>
          </m:f>
        </m:oMath>
      </m:oMathPara>
    </w:p>
    <w:p w14:paraId="183A14D6" w14:textId="77777777" w:rsidR="00446533" w:rsidRPr="00BC4224" w:rsidRDefault="00446533" w:rsidP="006B0770">
      <w:pPr>
        <w:pStyle w:val="Body"/>
      </w:pPr>
      <w:r w:rsidRPr="00BC4224">
        <w:t xml:space="preserve">Assuming </w:t>
      </w:r>
      <w:proofErr w:type="gramStart"/>
      <w:r w:rsidRPr="00BC4224">
        <w:t xml:space="preserve">that </w:t>
      </w:r>
      <w:proofErr w:type="gramEnd"/>
      <m:oMath>
        <m:r>
          <w:rPr>
            <w:rFonts w:ascii="Cambria Math" w:hAnsi="Cambria Math"/>
          </w:rPr>
          <m:t>ε</m:t>
        </m:r>
      </m:oMath>
      <w:r w:rsidRPr="00BC4224">
        <w:t>, the income elasticity of the VSL (i.e., how sensitive VSL is to changes in income),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BC4224">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BC4224">
        <w:t>), the above equation simplifies to:</w:t>
      </w:r>
    </w:p>
    <w:p w14:paraId="183A14D7" w14:textId="77777777" w:rsidR="00446533" w:rsidRPr="00BC4224" w:rsidRDefault="004956BD" w:rsidP="006B0770">
      <w:pPr>
        <w:pStyle w:val="Body"/>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Chile</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1990</m:t>
                  </m:r>
                </m:sub>
              </m:sSub>
            </m:den>
          </m:f>
        </m:oMath>
      </m:oMathPara>
    </w:p>
    <w:p w14:paraId="183A14D9" w14:textId="484385A8" w:rsidR="00446533" w:rsidRPr="00BC4224" w:rsidRDefault="006B0770" w:rsidP="006B0770">
      <w:pPr>
        <w:autoSpaceDE w:val="0"/>
        <w:autoSpaceDN w:val="0"/>
        <w:adjustRightInd w:val="0"/>
        <w:spacing w:after="0"/>
        <w:ind w:left="2160"/>
        <w:rPr>
          <w:rFonts w:ascii="Cambria" w:eastAsiaTheme="minorEastAsia" w:hAnsi="Cambria" w:cs="Cambria"/>
          <w:b/>
          <w:color w:val="000000"/>
          <w:sz w:val="28"/>
          <w:szCs w:val="28"/>
        </w:rPr>
      </w:pPr>
      <w:r w:rsidRPr="00BC4224">
        <w:rPr>
          <w:rFonts w:ascii="Cambria" w:eastAsiaTheme="minorEastAsia" w:hAnsi="Cambria" w:cs="Cambria"/>
          <w:color w:val="000000"/>
        </w:rPr>
        <w:t xml:space="preserve"> </w:t>
      </w:r>
      <w:r w:rsidR="00446533" w:rsidRPr="00BC4224">
        <w:rPr>
          <w:rFonts w:ascii="Cambria" w:eastAsiaTheme="minorEastAsia" w:hAnsi="Cambria" w:cs="Cambria"/>
          <w:color w:val="000000"/>
        </w:rPr>
        <w:t xml:space="preserve">       =          </w:t>
      </w:r>
      <w:r w:rsidR="00446533" w:rsidRPr="00BC4224">
        <w:rPr>
          <w:rFonts w:ascii="Cambria" w:eastAsiaTheme="minorEastAsia" w:hAnsi="Cambria" w:cs="Cambria"/>
          <w:b/>
          <w:color w:val="000000"/>
          <w:sz w:val="28"/>
          <w:szCs w:val="28"/>
        </w:rPr>
        <w:t>A       *          B           *    C      *         D</w:t>
      </w:r>
    </w:p>
    <w:p w14:paraId="183A14DA" w14:textId="77777777" w:rsidR="00446533" w:rsidRPr="00BC4224" w:rsidRDefault="00446533" w:rsidP="006B0770">
      <w:pPr>
        <w:pStyle w:val="Body"/>
      </w:pPr>
      <w:r w:rsidRPr="00BC4224">
        <w:t>Where:</w:t>
      </w:r>
    </w:p>
    <w:p w14:paraId="183A14DB" w14:textId="77777777" w:rsidR="00446533" w:rsidRPr="00BC4224" w:rsidRDefault="004956BD"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Chile,2015</m:t>
            </m:r>
          </m:sub>
        </m:sSub>
      </m:oMath>
      <w:r w:rsidR="00446533" w:rsidRPr="00BC4224">
        <w:t xml:space="preserve"> is the VSL value for </w:t>
      </w:r>
      <w:r w:rsidR="00AB24B2" w:rsidRPr="00BC4224">
        <w:t>Chile</w:t>
      </w:r>
      <w:r w:rsidR="00446533" w:rsidRPr="00BC4224">
        <w:t xml:space="preserve"> in 2015 </w:t>
      </w:r>
      <w:r w:rsidR="00AB24B2" w:rsidRPr="00BC4224">
        <w:t>Chilean</w:t>
      </w:r>
      <w:r w:rsidR="00446533" w:rsidRPr="00BC4224">
        <w:t xml:space="preserve"> pesos</w:t>
      </w:r>
    </w:p>
    <w:p w14:paraId="183A14DC" w14:textId="1D6D8630" w:rsidR="00446533" w:rsidRPr="00BC4224" w:rsidRDefault="004956BD"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US,1990</m:t>
            </m:r>
          </m:sub>
        </m:sSub>
      </m:oMath>
      <w:r w:rsidR="00446533" w:rsidRPr="00BC4224">
        <w:t xml:space="preserve"> is the VSL value for the US</w:t>
      </w:r>
      <w:r w:rsidR="00E22FBF">
        <w:t xml:space="preserve"> </w:t>
      </w:r>
      <w:r w:rsidR="00446533" w:rsidRPr="00BC4224">
        <w:t>in 1990 US dollars</w:t>
      </w:r>
    </w:p>
    <w:p w14:paraId="183A14DD" w14:textId="77777777" w:rsidR="00446533" w:rsidRPr="00BC4224" w:rsidRDefault="00446533" w:rsidP="00760568">
      <w:pPr>
        <w:pStyle w:val="bullet"/>
      </w:pPr>
      <m:oMath>
        <m:r>
          <w:rPr>
            <w:rFonts w:ascii="Cambria Math" w:hAnsi="Cambria Math"/>
          </w:rPr>
          <m:t>Y</m:t>
        </m:r>
      </m:oMath>
      <w:r w:rsidRPr="00BC4224">
        <w:t xml:space="preserve"> is the per capita GDP of the specified country in the specified year, expressed in constant international (PPP-adjusted) dollars</w:t>
      </w:r>
    </w:p>
    <w:p w14:paraId="183A14DE" w14:textId="77777777" w:rsidR="00446533" w:rsidRPr="00BC4224" w:rsidRDefault="00446533" w:rsidP="00760568">
      <w:pPr>
        <w:pStyle w:val="bullet"/>
      </w:pPr>
      <m:oMath>
        <m:r>
          <w:rPr>
            <w:rFonts w:ascii="Cambria Math" w:hAnsi="Cambria Math"/>
          </w:rPr>
          <m:t>ε</m:t>
        </m:r>
      </m:oMath>
      <w:r w:rsidRPr="00BC4224">
        <w:t xml:space="preserve"> is the income elasticity of the VSL ; BenMAP</w:t>
      </w:r>
      <w:r w:rsidR="0048549C" w:rsidRPr="00BC4224">
        <w:t>-CE</w:t>
      </w:r>
      <w:r w:rsidRPr="00BC4224">
        <w:t xml:space="preserve"> default = 0.4</w:t>
      </w:r>
    </w:p>
    <w:p w14:paraId="183A14DF" w14:textId="77777777" w:rsidR="00446533" w:rsidRPr="00BC4224" w:rsidRDefault="004956BD" w:rsidP="00760568">
      <w:pPr>
        <w:pStyle w:val="bullet"/>
      </w:pPr>
      <m:oMath>
        <m:sSub>
          <m:sSubPr>
            <m:ctrlPr>
              <w:rPr>
                <w:rFonts w:ascii="Cambria Math" w:hAnsi="Cambria Math"/>
                <w:i/>
              </w:rPr>
            </m:ctrlPr>
          </m:sSubPr>
          <m:e>
            <m:r>
              <w:rPr>
                <w:rFonts w:ascii="Cambria Math" w:hAnsi="Cambria Math"/>
              </w:rPr>
              <m:t>PPP</m:t>
            </m:r>
          </m:e>
          <m:sub>
            <m:r>
              <w:rPr>
                <w:rFonts w:ascii="Cambria Math" w:hAnsi="Cambria Math"/>
              </w:rPr>
              <m:t>1990</m:t>
            </m:r>
          </m:sub>
        </m:sSub>
      </m:oMath>
      <w:r w:rsidR="00446533" w:rsidRPr="00BC4224">
        <w:t xml:space="preserve"> is the Purchasing Power Parity index in 1990 in units of </w:t>
      </w:r>
      <w:r w:rsidR="00AB24B2" w:rsidRPr="00BC4224">
        <w:t>Chilean</w:t>
      </w:r>
      <w:r w:rsidR="00446533" w:rsidRPr="00BC4224">
        <w:t xml:space="preserve"> pesos per international dollar</w:t>
      </w:r>
    </w:p>
    <w:p w14:paraId="183A14E0" w14:textId="77777777" w:rsidR="00446533" w:rsidRPr="00BC4224" w:rsidRDefault="00446533" w:rsidP="00760568">
      <w:pPr>
        <w:pStyle w:val="bullet"/>
        <w:rPr>
          <w:i/>
        </w:rPr>
      </w:pPr>
      <m:oMath>
        <m:r>
          <w:rPr>
            <w:rFonts w:ascii="Cambria Math" w:hAnsi="Cambria Math"/>
          </w:rPr>
          <m:t>CPI</m:t>
        </m:r>
      </m:oMath>
      <w:r w:rsidRPr="00BC4224">
        <w:rPr>
          <w:i/>
        </w:rPr>
        <w:t xml:space="preserve"> </w:t>
      </w:r>
      <w:r w:rsidRPr="00BC4224">
        <w:t>is the consumer price index in the specified country in the specified year</w:t>
      </w:r>
    </w:p>
    <w:p w14:paraId="183A14E2" w14:textId="77777777" w:rsidR="00446533" w:rsidRPr="00BC4224" w:rsidRDefault="00446533" w:rsidP="006B0770">
      <w:pPr>
        <w:pStyle w:val="Body"/>
      </w:pPr>
      <w:r w:rsidRPr="00BC4224">
        <w:t>Using the values presented in Table 2</w:t>
      </w:r>
      <w:r w:rsidR="00A50794" w:rsidRPr="00BC4224">
        <w:t xml:space="preserve"> </w:t>
      </w:r>
      <w:r w:rsidRPr="00BC4224">
        <w:t xml:space="preserve">(or equivalent data for the country for which you are making the calculations), calculate the values for A, B, C, and D and record your results in Table 3. This can be done using a calculator, Microsoft Excel or OpenOffice Calc. </w:t>
      </w:r>
    </w:p>
    <w:p w14:paraId="183A14E5" w14:textId="5A837AC2" w:rsidR="00446533" w:rsidRPr="00BC4224" w:rsidRDefault="00446533" w:rsidP="006B0770">
      <w:pPr>
        <w:autoSpaceDE w:val="0"/>
        <w:autoSpaceDN w:val="0"/>
        <w:adjustRightInd w:val="0"/>
        <w:spacing w:before="200"/>
        <w:rPr>
          <w:rFonts w:asciiTheme="majorHAnsi" w:eastAsiaTheme="minorEastAsia" w:hAnsiTheme="majorHAnsi" w:cs="Cambria"/>
          <w:b/>
          <w:color w:val="000000"/>
        </w:rPr>
      </w:pPr>
      <w:proofErr w:type="gramStart"/>
      <w:r w:rsidRPr="00BC4224">
        <w:rPr>
          <w:rFonts w:asciiTheme="majorHAnsi" w:eastAsiaTheme="minorEastAsia" w:hAnsiTheme="majorHAnsi" w:cs="Cambria"/>
          <w:b/>
          <w:color w:val="000000"/>
        </w:rPr>
        <w:lastRenderedPageBreak/>
        <w:t>Table 2.</w:t>
      </w:r>
      <w:proofErr w:type="gramEnd"/>
      <w:r w:rsidR="00E22FBF">
        <w:rPr>
          <w:rFonts w:asciiTheme="majorHAnsi" w:eastAsiaTheme="minorEastAsia" w:hAnsiTheme="majorHAnsi" w:cs="Cambria"/>
          <w:b/>
          <w:color w:val="000000"/>
        </w:rPr>
        <w:t xml:space="preserve"> </w:t>
      </w:r>
      <w:r w:rsidRPr="00BC4224">
        <w:rPr>
          <w:rFonts w:asciiTheme="majorHAnsi" w:eastAsiaTheme="minorEastAsia" w:hAnsiTheme="majorHAnsi" w:cs="Cambria"/>
          <w:b/>
          <w:color w:val="000000"/>
        </w:rPr>
        <w:t xml:space="preserve">Values to Adjust United States VSL Estimates to </w:t>
      </w:r>
      <w:r w:rsidR="00AB24B2" w:rsidRPr="00BC4224">
        <w:rPr>
          <w:rFonts w:asciiTheme="majorHAnsi" w:eastAsiaTheme="minorEastAsia" w:hAnsiTheme="majorHAnsi" w:cs="Cambria"/>
          <w:b/>
          <w:color w:val="000000"/>
        </w:rPr>
        <w:t>Chile</w:t>
      </w:r>
      <w:r w:rsidRPr="00BC4224">
        <w:rPr>
          <w:rFonts w:asciiTheme="majorHAnsi" w:eastAsiaTheme="minorEastAsia" w:hAnsiTheme="majorHAnsi" w:cs="Cambria"/>
          <w:b/>
          <w:color w:val="000000"/>
        </w:rPr>
        <w:t xml:space="preserve"> VSL Estimates</w:t>
      </w:r>
    </w:p>
    <w:tbl>
      <w:tblPr>
        <w:tblStyle w:val="LightList-Accent3"/>
        <w:tblW w:w="946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D041C6" w:rsidRPr="00BC4224" w14:paraId="183A14EC" w14:textId="77777777" w:rsidTr="00583F6A">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77DB4DEE" w:rsidR="00446533" w:rsidRPr="00BC4224" w:rsidRDefault="006B0770" w:rsidP="00D041C6">
            <w:pPr>
              <w:jc w:val="center"/>
              <w:rPr>
                <w:bCs w:val="0"/>
                <w:color w:val="auto"/>
                <w:sz w:val="20"/>
                <w:szCs w:val="20"/>
              </w:rPr>
            </w:pPr>
            <w:r w:rsidRPr="00BC4224">
              <w:rPr>
                <w:bCs w:val="0"/>
                <w:color w:val="auto"/>
                <w:sz w:val="20"/>
                <w:szCs w:val="20"/>
              </w:rPr>
              <w:t>COUNTRY</w:t>
            </w:r>
          </w:p>
        </w:tc>
        <w:tc>
          <w:tcPr>
            <w:tcW w:w="810" w:type="dxa"/>
            <w:shd w:val="clear" w:color="auto" w:fill="95B3D7" w:themeFill="accent1" w:themeFillTint="99"/>
            <w:vAlign w:val="bottom"/>
          </w:tcPr>
          <w:p w14:paraId="183A14E7" w14:textId="2B075A36" w:rsidR="00446533" w:rsidRPr="00BC4224"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YEAR</w:t>
            </w:r>
          </w:p>
        </w:tc>
        <w:tc>
          <w:tcPr>
            <w:tcW w:w="1620" w:type="dxa"/>
            <w:shd w:val="clear" w:color="auto" w:fill="95B3D7" w:themeFill="accent1" w:themeFillTint="99"/>
            <w:vAlign w:val="bottom"/>
          </w:tcPr>
          <w:p w14:paraId="183A14E8" w14:textId="663F5923" w:rsidR="00446533" w:rsidRPr="00BC4224"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 xml:space="preserve">VSL </w:t>
            </w:r>
            <w:r w:rsidRPr="00BC4224">
              <w:rPr>
                <w:bCs w:val="0"/>
                <w:color w:val="auto"/>
                <w:sz w:val="20"/>
                <w:szCs w:val="20"/>
              </w:rPr>
              <w:br/>
              <w:t>(MEAN)</w:t>
            </w:r>
          </w:p>
        </w:tc>
        <w:tc>
          <w:tcPr>
            <w:tcW w:w="1710" w:type="dxa"/>
            <w:shd w:val="clear" w:color="auto" w:fill="95B3D7" w:themeFill="accent1" w:themeFillTint="99"/>
            <w:vAlign w:val="bottom"/>
          </w:tcPr>
          <w:p w14:paraId="183A14E9" w14:textId="7451D7A2" w:rsidR="00446533" w:rsidRPr="00BC4224"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BC4224">
              <w:rPr>
                <w:bCs w:val="0"/>
                <w:color w:val="auto"/>
                <w:sz w:val="20"/>
                <w:szCs w:val="20"/>
              </w:rPr>
              <w:t>GDP PER CAPITA</w:t>
            </w:r>
            <w:r w:rsidRPr="00BC4224">
              <w:rPr>
                <w:bCs w:val="0"/>
                <w:color w:val="auto"/>
                <w:sz w:val="20"/>
                <w:szCs w:val="20"/>
              </w:rPr>
              <w:br/>
              <w:t>(CONSTANT 2010 US $)</w:t>
            </w:r>
            <w:r w:rsidR="00446533" w:rsidRPr="00BC4224">
              <w:rPr>
                <w:rStyle w:val="FootnoteReference"/>
                <w:bCs w:val="0"/>
                <w:color w:val="auto"/>
                <w:sz w:val="20"/>
                <w:szCs w:val="20"/>
              </w:rPr>
              <w:footnoteReference w:id="1"/>
            </w:r>
          </w:p>
        </w:tc>
        <w:tc>
          <w:tcPr>
            <w:tcW w:w="1980" w:type="dxa"/>
            <w:shd w:val="clear" w:color="auto" w:fill="95B3D7" w:themeFill="accent1" w:themeFillTint="99"/>
            <w:vAlign w:val="bottom"/>
          </w:tcPr>
          <w:p w14:paraId="183A14EA" w14:textId="52394D8C" w:rsidR="00446533" w:rsidRPr="00BC4224"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BC4224">
              <w:rPr>
                <w:bCs w:val="0"/>
                <w:color w:val="auto"/>
                <w:sz w:val="20"/>
                <w:szCs w:val="20"/>
              </w:rPr>
              <w:t>PPP</w:t>
            </w:r>
            <w:r w:rsidRPr="00BC4224">
              <w:rPr>
                <w:bCs w:val="0"/>
                <w:color w:val="auto"/>
                <w:sz w:val="20"/>
                <w:szCs w:val="20"/>
              </w:rPr>
              <w:br/>
              <w:t>(CHILEAN PESOS PER INTERNATIONAL $)</w:t>
            </w:r>
            <w:r w:rsidRPr="00BC4224">
              <w:rPr>
                <w:bCs w:val="0"/>
                <w:color w:val="auto"/>
                <w:sz w:val="20"/>
                <w:szCs w:val="20"/>
                <w:vertAlign w:val="superscript"/>
              </w:rPr>
              <w:t>1</w:t>
            </w:r>
          </w:p>
        </w:tc>
        <w:tc>
          <w:tcPr>
            <w:tcW w:w="1908" w:type="dxa"/>
            <w:shd w:val="clear" w:color="auto" w:fill="95B3D7" w:themeFill="accent1" w:themeFillTint="99"/>
            <w:vAlign w:val="bottom"/>
          </w:tcPr>
          <w:p w14:paraId="183A14EB" w14:textId="4C94D421" w:rsidR="00446533" w:rsidRPr="00BC4224"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BC4224">
              <w:rPr>
                <w:bCs w:val="0"/>
                <w:color w:val="auto"/>
                <w:sz w:val="20"/>
                <w:szCs w:val="20"/>
              </w:rPr>
              <w:t>CONSUMER PRICE INDEX (2010 = 100)</w:t>
            </w:r>
            <w:r w:rsidR="00CA3ACE" w:rsidRPr="00BC4224">
              <w:rPr>
                <w:rStyle w:val="FootnoteReference"/>
                <w:bCs w:val="0"/>
                <w:color w:val="auto"/>
                <w:sz w:val="20"/>
                <w:szCs w:val="20"/>
              </w:rPr>
              <w:footnoteReference w:id="2"/>
            </w:r>
          </w:p>
        </w:tc>
      </w:tr>
      <w:tr w:rsidR="00446533" w:rsidRPr="00BC4224" w14:paraId="183A14F3" w14:textId="77777777" w:rsidTr="00583F6A">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77777777" w:rsidR="00446533" w:rsidRPr="00BC4224" w:rsidRDefault="00446533" w:rsidP="00AF7228">
            <w:pPr>
              <w:rPr>
                <w:color w:val="000000"/>
                <w:sz w:val="20"/>
                <w:szCs w:val="20"/>
              </w:rPr>
            </w:pPr>
            <w:r w:rsidRPr="00BC4224">
              <w:rPr>
                <w:color w:val="000000"/>
                <w:sz w:val="20"/>
                <w:szCs w:val="20"/>
              </w:rPr>
              <w:t>United States</w:t>
            </w:r>
          </w:p>
        </w:tc>
        <w:tc>
          <w:tcPr>
            <w:tcW w:w="810" w:type="dxa"/>
            <w:tcBorders>
              <w:top w:val="none" w:sz="0" w:space="0" w:color="auto"/>
              <w:bottom w:val="none" w:sz="0" w:space="0" w:color="auto"/>
            </w:tcBorders>
            <w:vAlign w:val="center"/>
          </w:tcPr>
          <w:p w14:paraId="183A14EE" w14:textId="77777777" w:rsidR="00446533" w:rsidRPr="00BC4224"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BC4224">
              <w:rPr>
                <w:i/>
                <w:iCs/>
                <w:color w:val="000000"/>
                <w:sz w:val="20"/>
                <w:szCs w:val="20"/>
              </w:rPr>
              <w:t>1990</w:t>
            </w:r>
          </w:p>
        </w:tc>
        <w:tc>
          <w:tcPr>
            <w:tcW w:w="1620" w:type="dxa"/>
            <w:tcBorders>
              <w:top w:val="none" w:sz="0" w:space="0" w:color="auto"/>
              <w:bottom w:val="none" w:sz="0" w:space="0" w:color="auto"/>
            </w:tcBorders>
            <w:vAlign w:val="center"/>
          </w:tcPr>
          <w:p w14:paraId="183A14EF" w14:textId="77777777" w:rsidR="00446533" w:rsidRPr="00BC4224"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BC4224">
              <w:rPr>
                <w:color w:val="000000"/>
                <w:sz w:val="20"/>
                <w:szCs w:val="20"/>
              </w:rPr>
              <w:t>$4,800,000</w:t>
            </w:r>
            <w:r w:rsidRPr="00BC4224">
              <w:rPr>
                <w:rStyle w:val="FootnoteReference"/>
                <w:color w:val="000000"/>
                <w:sz w:val="20"/>
                <w:szCs w:val="20"/>
              </w:rPr>
              <w:footnoteReference w:id="3"/>
            </w:r>
          </w:p>
        </w:tc>
        <w:tc>
          <w:tcPr>
            <w:tcW w:w="1710" w:type="dxa"/>
            <w:tcBorders>
              <w:top w:val="none" w:sz="0" w:space="0" w:color="auto"/>
              <w:bottom w:val="none" w:sz="0" w:space="0" w:color="auto"/>
            </w:tcBorders>
            <w:vAlign w:val="center"/>
          </w:tcPr>
          <w:p w14:paraId="183A14F0" w14:textId="77777777" w:rsidR="00446533" w:rsidRPr="00BC4224"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BC4224">
              <w:rPr>
                <w:color w:val="000000"/>
                <w:sz w:val="20"/>
                <w:szCs w:val="20"/>
              </w:rPr>
              <w:t>$36,312</w:t>
            </w:r>
          </w:p>
        </w:tc>
        <w:tc>
          <w:tcPr>
            <w:tcW w:w="1980" w:type="dxa"/>
            <w:tcBorders>
              <w:top w:val="none" w:sz="0" w:space="0" w:color="auto"/>
              <w:bottom w:val="none" w:sz="0" w:space="0" w:color="auto"/>
            </w:tcBorders>
            <w:vAlign w:val="center"/>
          </w:tcPr>
          <w:p w14:paraId="183A14F1" w14:textId="77777777" w:rsidR="00446533" w:rsidRPr="00BC4224"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BC4224">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BC4224"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BC4224">
              <w:rPr>
                <w:i/>
                <w:iCs/>
                <w:color w:val="000000"/>
                <w:sz w:val="20"/>
                <w:szCs w:val="20"/>
              </w:rPr>
              <w:t>-</w:t>
            </w:r>
          </w:p>
        </w:tc>
      </w:tr>
      <w:tr w:rsidR="00446533" w:rsidRPr="00BC4224" w14:paraId="183A14FA" w14:textId="77777777" w:rsidTr="00583F6A">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77777777" w:rsidR="00446533" w:rsidRPr="00BC4224" w:rsidRDefault="00BB4246" w:rsidP="00AF7228">
            <w:pPr>
              <w:rPr>
                <w:color w:val="000000"/>
                <w:sz w:val="20"/>
                <w:szCs w:val="20"/>
              </w:rPr>
            </w:pPr>
            <w:r w:rsidRPr="00BC4224">
              <w:rPr>
                <w:color w:val="000000"/>
                <w:sz w:val="20"/>
                <w:szCs w:val="20"/>
              </w:rPr>
              <w:t>Chile</w:t>
            </w:r>
          </w:p>
        </w:tc>
        <w:tc>
          <w:tcPr>
            <w:tcW w:w="810" w:type="dxa"/>
            <w:vAlign w:val="center"/>
          </w:tcPr>
          <w:p w14:paraId="183A14F5" w14:textId="77777777" w:rsidR="00446533" w:rsidRPr="00BC4224" w:rsidRDefault="004465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BC4224">
              <w:rPr>
                <w:i/>
                <w:iCs/>
                <w:color w:val="000000"/>
                <w:sz w:val="20"/>
                <w:szCs w:val="20"/>
              </w:rPr>
              <w:t>1990</w:t>
            </w:r>
          </w:p>
        </w:tc>
        <w:tc>
          <w:tcPr>
            <w:tcW w:w="1620" w:type="dxa"/>
            <w:vAlign w:val="center"/>
          </w:tcPr>
          <w:p w14:paraId="183A14F6" w14:textId="77777777" w:rsidR="00446533" w:rsidRPr="00BC4224" w:rsidRDefault="004465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BC4224">
              <w:rPr>
                <w:i/>
                <w:iCs/>
                <w:color w:val="000000"/>
                <w:sz w:val="20"/>
                <w:szCs w:val="20"/>
              </w:rPr>
              <w:t>-</w:t>
            </w:r>
          </w:p>
        </w:tc>
        <w:tc>
          <w:tcPr>
            <w:tcW w:w="1710" w:type="dxa"/>
            <w:vAlign w:val="center"/>
          </w:tcPr>
          <w:p w14:paraId="183A14F7" w14:textId="77777777" w:rsidR="00446533" w:rsidRPr="00BC4224" w:rsidRDefault="00FF3058"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BC4224">
              <w:rPr>
                <w:color w:val="000000"/>
                <w:sz w:val="20"/>
                <w:szCs w:val="20"/>
              </w:rPr>
              <w:t>$6,105</w:t>
            </w:r>
          </w:p>
        </w:tc>
        <w:tc>
          <w:tcPr>
            <w:tcW w:w="1980" w:type="dxa"/>
            <w:vAlign w:val="center"/>
          </w:tcPr>
          <w:p w14:paraId="183A14F8" w14:textId="77777777" w:rsidR="00446533" w:rsidRPr="00BC4224" w:rsidRDefault="00BB4246"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BC4224">
              <w:rPr>
                <w:color w:val="000000"/>
                <w:sz w:val="20"/>
                <w:szCs w:val="20"/>
              </w:rPr>
              <w:t>166.1</w:t>
            </w:r>
          </w:p>
        </w:tc>
        <w:tc>
          <w:tcPr>
            <w:tcW w:w="1908" w:type="dxa"/>
            <w:vAlign w:val="center"/>
          </w:tcPr>
          <w:p w14:paraId="183A14F9" w14:textId="77777777" w:rsidR="00446533" w:rsidRPr="00BC4224" w:rsidRDefault="000262CB"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BC4224">
              <w:rPr>
                <w:color w:val="000000"/>
                <w:sz w:val="20"/>
                <w:szCs w:val="20"/>
              </w:rPr>
              <w:t>29.6</w:t>
            </w:r>
          </w:p>
        </w:tc>
      </w:tr>
      <w:tr w:rsidR="00446533" w:rsidRPr="00BC4224" w14:paraId="183A1501" w14:textId="77777777" w:rsidTr="00583F6A">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446533" w:rsidRPr="00BC4224" w:rsidRDefault="00446533" w:rsidP="00AF7228">
            <w:pPr>
              <w:rPr>
                <w:color w:val="000000"/>
                <w:sz w:val="20"/>
                <w:szCs w:val="20"/>
              </w:rPr>
            </w:pPr>
          </w:p>
        </w:tc>
        <w:tc>
          <w:tcPr>
            <w:tcW w:w="810" w:type="dxa"/>
            <w:tcBorders>
              <w:top w:val="none" w:sz="0" w:space="0" w:color="auto"/>
              <w:bottom w:val="none" w:sz="0" w:space="0" w:color="auto"/>
            </w:tcBorders>
            <w:vAlign w:val="center"/>
          </w:tcPr>
          <w:p w14:paraId="183A14FC" w14:textId="77777777" w:rsidR="00446533" w:rsidRPr="00BC4224" w:rsidRDefault="00446533"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BC4224">
              <w:rPr>
                <w:i/>
                <w:iCs/>
                <w:color w:val="000000"/>
                <w:sz w:val="20"/>
                <w:szCs w:val="20"/>
              </w:rPr>
              <w:t>2015</w:t>
            </w:r>
          </w:p>
        </w:tc>
        <w:tc>
          <w:tcPr>
            <w:tcW w:w="1620" w:type="dxa"/>
            <w:tcBorders>
              <w:top w:val="none" w:sz="0" w:space="0" w:color="auto"/>
              <w:bottom w:val="none" w:sz="0" w:space="0" w:color="auto"/>
            </w:tcBorders>
            <w:vAlign w:val="center"/>
          </w:tcPr>
          <w:p w14:paraId="183A14FD" w14:textId="77777777" w:rsidR="00446533" w:rsidRPr="00BC4224"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BC4224">
              <w:rPr>
                <w:i/>
                <w:iCs/>
                <w:color w:val="000000"/>
                <w:sz w:val="20"/>
                <w:szCs w:val="20"/>
              </w:rPr>
              <w:t>Estimated by equation</w:t>
            </w:r>
          </w:p>
        </w:tc>
        <w:tc>
          <w:tcPr>
            <w:tcW w:w="1710" w:type="dxa"/>
            <w:tcBorders>
              <w:top w:val="none" w:sz="0" w:space="0" w:color="auto"/>
              <w:bottom w:val="none" w:sz="0" w:space="0" w:color="auto"/>
            </w:tcBorders>
            <w:vAlign w:val="center"/>
          </w:tcPr>
          <w:p w14:paraId="183A14FE" w14:textId="77777777" w:rsidR="00446533" w:rsidRPr="00BC4224" w:rsidRDefault="00446533"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BC4224">
              <w:rPr>
                <w:color w:val="000000"/>
                <w:sz w:val="20"/>
                <w:szCs w:val="20"/>
              </w:rPr>
              <w:t>$</w:t>
            </w:r>
            <w:r w:rsidR="00FF3058" w:rsidRPr="00BC4224">
              <w:rPr>
                <w:color w:val="000000"/>
                <w:sz w:val="20"/>
                <w:szCs w:val="20"/>
              </w:rPr>
              <w:t>14,660</w:t>
            </w:r>
          </w:p>
        </w:tc>
        <w:tc>
          <w:tcPr>
            <w:tcW w:w="1980" w:type="dxa"/>
            <w:tcBorders>
              <w:top w:val="none" w:sz="0" w:space="0" w:color="auto"/>
              <w:bottom w:val="none" w:sz="0" w:space="0" w:color="auto"/>
            </w:tcBorders>
            <w:vAlign w:val="center"/>
          </w:tcPr>
          <w:p w14:paraId="183A14FF" w14:textId="77777777" w:rsidR="00446533" w:rsidRPr="00BC4224" w:rsidRDefault="00BB4246"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BC4224">
              <w:rPr>
                <w:color w:val="000000"/>
                <w:sz w:val="20"/>
                <w:szCs w:val="20"/>
              </w:rPr>
              <w:t>375.6</w:t>
            </w:r>
          </w:p>
        </w:tc>
        <w:tc>
          <w:tcPr>
            <w:tcW w:w="1908" w:type="dxa"/>
            <w:tcBorders>
              <w:top w:val="none" w:sz="0" w:space="0" w:color="auto"/>
              <w:bottom w:val="none" w:sz="0" w:space="0" w:color="auto"/>
              <w:right w:val="none" w:sz="0" w:space="0" w:color="auto"/>
            </w:tcBorders>
            <w:vAlign w:val="center"/>
          </w:tcPr>
          <w:p w14:paraId="183A1500" w14:textId="77777777" w:rsidR="00446533" w:rsidRPr="00BC4224" w:rsidRDefault="00BB4246"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BC4224">
              <w:rPr>
                <w:color w:val="000000"/>
                <w:sz w:val="20"/>
                <w:szCs w:val="20"/>
              </w:rPr>
              <w:t>1</w:t>
            </w:r>
            <w:r w:rsidR="000262CB" w:rsidRPr="00BC4224">
              <w:rPr>
                <w:color w:val="000000"/>
                <w:sz w:val="20"/>
                <w:szCs w:val="20"/>
              </w:rPr>
              <w:t>18.4</w:t>
            </w:r>
          </w:p>
        </w:tc>
      </w:tr>
    </w:tbl>
    <w:p w14:paraId="183A1502" w14:textId="77777777" w:rsidR="00446533" w:rsidRPr="00BC4224" w:rsidRDefault="00446533" w:rsidP="00446533">
      <w:pPr>
        <w:spacing w:after="0"/>
      </w:pPr>
    </w:p>
    <w:p w14:paraId="183A1503" w14:textId="5DAAD870" w:rsidR="00446533" w:rsidRPr="00BC4224" w:rsidRDefault="00446533" w:rsidP="006B0770">
      <w:pPr>
        <w:spacing w:before="200"/>
        <w:rPr>
          <w:rFonts w:asciiTheme="majorHAnsi" w:hAnsiTheme="majorHAnsi"/>
          <w:b/>
        </w:rPr>
      </w:pPr>
      <w:proofErr w:type="gramStart"/>
      <w:r w:rsidRPr="00BC4224">
        <w:rPr>
          <w:rFonts w:asciiTheme="majorHAnsi" w:hAnsiTheme="majorHAnsi"/>
          <w:b/>
        </w:rPr>
        <w:t>Table 3.</w:t>
      </w:r>
      <w:proofErr w:type="gramEnd"/>
      <w:r w:rsidR="00E22FBF">
        <w:rPr>
          <w:rFonts w:asciiTheme="majorHAnsi" w:hAnsiTheme="majorHAnsi"/>
          <w:b/>
        </w:rPr>
        <w:t xml:space="preserve"> </w:t>
      </w:r>
      <w:r w:rsidRPr="00BC4224">
        <w:rPr>
          <w:rFonts w:asciiTheme="majorHAnsi" w:hAnsiTheme="majorHAnsi"/>
          <w:b/>
        </w:rPr>
        <w:t xml:space="preserve">Calculated Values for VSL Adjustment from the United States (1990) to </w:t>
      </w:r>
      <w:r w:rsidR="000262CB" w:rsidRPr="00BC4224">
        <w:rPr>
          <w:rFonts w:asciiTheme="majorHAnsi" w:hAnsiTheme="majorHAnsi"/>
          <w:b/>
        </w:rPr>
        <w:t>Chile</w:t>
      </w:r>
      <w:r w:rsidRPr="00BC4224">
        <w:rPr>
          <w:rFonts w:asciiTheme="majorHAnsi" w:hAnsiTheme="majorHAnsi"/>
          <w:b/>
        </w:rPr>
        <w:t xml:space="preserve">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446533" w:rsidRPr="00BC4224" w14:paraId="183A1506" w14:textId="77777777" w:rsidTr="00583F6A">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67B25727" w:rsidR="00446533" w:rsidRPr="00BC4224" w:rsidRDefault="0079590F" w:rsidP="00AF7228">
            <w:pPr>
              <w:jc w:val="center"/>
              <w:rPr>
                <w:color w:val="auto"/>
              </w:rPr>
            </w:pPr>
            <w:r w:rsidRPr="00BC4224">
              <w:rPr>
                <w:color w:val="auto"/>
              </w:rPr>
              <w:t>PARAMETER</w:t>
            </w:r>
          </w:p>
        </w:tc>
        <w:tc>
          <w:tcPr>
            <w:tcW w:w="2070" w:type="dxa"/>
            <w:shd w:val="clear" w:color="auto" w:fill="95B3D7" w:themeFill="accent1" w:themeFillTint="99"/>
            <w:vAlign w:val="bottom"/>
          </w:tcPr>
          <w:p w14:paraId="183A1505" w14:textId="68BEF77E" w:rsidR="00446533" w:rsidRPr="00BC4224" w:rsidRDefault="0079590F"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BC4224">
              <w:rPr>
                <w:color w:val="auto"/>
              </w:rPr>
              <w:t>VALUE</w:t>
            </w:r>
          </w:p>
        </w:tc>
      </w:tr>
      <w:tr w:rsidR="00446533" w:rsidRPr="00BC4224" w14:paraId="183A1509" w14:textId="77777777" w:rsidTr="00583F6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7E3E222B" w:rsidR="00446533" w:rsidRPr="00BC4224" w:rsidRDefault="00446533" w:rsidP="00AF7228">
            <w:pPr>
              <w:rPr>
                <w:sz w:val="20"/>
                <w:szCs w:val="20"/>
              </w:rPr>
            </w:pPr>
            <w:r w:rsidRPr="00BC4224">
              <w:rPr>
                <w:sz w:val="20"/>
                <w:szCs w:val="20"/>
              </w:rPr>
              <w:t>A:</w:t>
            </w:r>
            <w:r w:rsidR="00E22FBF">
              <w:rPr>
                <w:sz w:val="20"/>
                <w:szCs w:val="20"/>
              </w:rPr>
              <w:t xml:space="preserve">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US,1990</m:t>
                  </m:r>
                </m:sub>
              </m:sSub>
            </m:oMath>
          </w:p>
        </w:tc>
        <w:tc>
          <w:tcPr>
            <w:tcW w:w="2070" w:type="dxa"/>
            <w:tcBorders>
              <w:top w:val="none" w:sz="0" w:space="0" w:color="auto"/>
              <w:bottom w:val="none" w:sz="0" w:space="0" w:color="auto"/>
              <w:right w:val="none" w:sz="0" w:space="0" w:color="auto"/>
            </w:tcBorders>
            <w:vAlign w:val="center"/>
          </w:tcPr>
          <w:p w14:paraId="183A1508" w14:textId="77777777" w:rsidR="00446533" w:rsidRPr="00BC4224" w:rsidRDefault="00A50794"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BC4224">
              <w:rPr>
                <w:color w:val="000000"/>
                <w:sz w:val="20"/>
                <w:szCs w:val="20"/>
              </w:rPr>
              <w:t>$4,800,000</w:t>
            </w:r>
          </w:p>
        </w:tc>
      </w:tr>
      <w:tr w:rsidR="00446533" w:rsidRPr="00BC4224" w14:paraId="183A150C" w14:textId="77777777" w:rsidTr="00583F6A">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30B1BCFD" w:rsidR="00446533" w:rsidRPr="00BC4224" w:rsidRDefault="00446533" w:rsidP="00AF7228">
            <w:pPr>
              <w:rPr>
                <w:sz w:val="20"/>
                <w:szCs w:val="20"/>
              </w:rPr>
            </w:pPr>
            <w:r w:rsidRPr="00BC4224">
              <w:rPr>
                <w:sz w:val="20"/>
                <w:szCs w:val="20"/>
              </w:rPr>
              <w:t>B:</w:t>
            </w:r>
            <w:r w:rsidR="00E22FBF">
              <w:rPr>
                <w:sz w:val="20"/>
                <w:szCs w:val="20"/>
              </w:rPr>
              <w:t xml:space="preserve">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Chile,2015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US,1990</m:t>
                              </m:r>
                            </m:sub>
                          </m:sSub>
                        </m:den>
                      </m:f>
                    </m:e>
                  </m:d>
                </m:e>
                <m:sup>
                  <m:r>
                    <m:rPr>
                      <m:sty m:val="bi"/>
                    </m:rPr>
                    <w:rPr>
                      <w:rFonts w:ascii="Cambria Math" w:hAnsi="Cambria Math" w:cs="Cambria"/>
                      <w:color w:val="000000"/>
                      <w:sz w:val="20"/>
                      <w:szCs w:val="20"/>
                    </w:rPr>
                    <m:t>ε</m:t>
                  </m:r>
                </m:sup>
              </m:sSup>
            </m:oMath>
          </w:p>
        </w:tc>
        <w:tc>
          <w:tcPr>
            <w:tcW w:w="2070" w:type="dxa"/>
            <w:vAlign w:val="center"/>
          </w:tcPr>
          <w:p w14:paraId="183A150B" w14:textId="77777777" w:rsidR="00446533" w:rsidRPr="00BC4224" w:rsidRDefault="00A50794" w:rsidP="00AF7228">
            <w:pPr>
              <w:jc w:val="right"/>
              <w:cnfStyle w:val="000000000000" w:firstRow="0" w:lastRow="0" w:firstColumn="0" w:lastColumn="0" w:oddVBand="0" w:evenVBand="0" w:oddHBand="0" w:evenHBand="0" w:firstRowFirstColumn="0" w:firstRowLastColumn="0" w:lastRowFirstColumn="0" w:lastRowLastColumn="0"/>
              <w:rPr>
                <w:sz w:val="20"/>
                <w:szCs w:val="20"/>
              </w:rPr>
            </w:pPr>
            <w:r w:rsidRPr="00BC4224">
              <w:rPr>
                <w:sz w:val="20"/>
                <w:szCs w:val="20"/>
              </w:rPr>
              <w:t>0.6957</w:t>
            </w:r>
          </w:p>
        </w:tc>
      </w:tr>
      <w:tr w:rsidR="00446533" w:rsidRPr="00BC4224" w14:paraId="183A150F" w14:textId="77777777" w:rsidTr="00583F6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2DAC0902" w:rsidR="00446533" w:rsidRPr="00BC4224" w:rsidRDefault="00446533" w:rsidP="00AF7228">
            <w:pPr>
              <w:rPr>
                <w:sz w:val="20"/>
                <w:szCs w:val="20"/>
              </w:rPr>
            </w:pPr>
            <w:r w:rsidRPr="00BC4224">
              <w:rPr>
                <w:sz w:val="20"/>
                <w:szCs w:val="20"/>
              </w:rPr>
              <w:t>C:</w:t>
            </w:r>
            <w:r w:rsidR="00E22FBF">
              <w:rPr>
                <w:sz w:val="20"/>
                <w:szCs w:val="20"/>
              </w:rPr>
              <w:t xml:space="preserve">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1990</m:t>
                  </m:r>
                </m:sub>
              </m:sSub>
            </m:oMath>
          </w:p>
        </w:tc>
        <w:tc>
          <w:tcPr>
            <w:tcW w:w="2070" w:type="dxa"/>
            <w:tcBorders>
              <w:top w:val="none" w:sz="0" w:space="0" w:color="auto"/>
              <w:bottom w:val="none" w:sz="0" w:space="0" w:color="auto"/>
              <w:right w:val="none" w:sz="0" w:space="0" w:color="auto"/>
            </w:tcBorders>
            <w:vAlign w:val="center"/>
          </w:tcPr>
          <w:p w14:paraId="183A150E" w14:textId="77777777" w:rsidR="00446533" w:rsidRPr="00BC4224" w:rsidRDefault="00A50794"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BC4224">
              <w:rPr>
                <w:color w:val="000000"/>
                <w:sz w:val="20"/>
                <w:szCs w:val="20"/>
              </w:rPr>
              <w:t>166.1</w:t>
            </w:r>
          </w:p>
        </w:tc>
      </w:tr>
      <w:tr w:rsidR="00446533" w:rsidRPr="00BC4224" w14:paraId="183A1512" w14:textId="77777777" w:rsidTr="00583F6A">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3BE25610" w:rsidR="00446533" w:rsidRPr="00BC4224" w:rsidRDefault="00446533" w:rsidP="00AF7228">
            <w:pPr>
              <w:rPr>
                <w:sz w:val="20"/>
                <w:szCs w:val="20"/>
              </w:rPr>
            </w:pPr>
            <w:r w:rsidRPr="00BC4224">
              <w:rPr>
                <w:sz w:val="20"/>
                <w:szCs w:val="20"/>
              </w:rPr>
              <w:t>D:</w:t>
            </w:r>
            <w:r w:rsidR="00E22FBF">
              <w:rPr>
                <w:sz w:val="20"/>
                <w:szCs w:val="20"/>
              </w:rPr>
              <w:t xml:space="preserve">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Chile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Chile 1990</m:t>
                      </m:r>
                    </m:sub>
                  </m:sSub>
                </m:den>
              </m:f>
            </m:oMath>
          </w:p>
        </w:tc>
        <w:tc>
          <w:tcPr>
            <w:tcW w:w="2070" w:type="dxa"/>
            <w:vAlign w:val="center"/>
          </w:tcPr>
          <w:p w14:paraId="183A1511" w14:textId="35973003" w:rsidR="00446533" w:rsidRPr="00BC4224" w:rsidRDefault="00530B51" w:rsidP="00AF7228">
            <w:pPr>
              <w:jc w:val="right"/>
              <w:cnfStyle w:val="000000000000" w:firstRow="0" w:lastRow="0" w:firstColumn="0" w:lastColumn="0" w:oddVBand="0" w:evenVBand="0" w:oddHBand="0" w:evenHBand="0" w:firstRowFirstColumn="0" w:firstRowLastColumn="0" w:lastRowFirstColumn="0" w:lastRowLastColumn="0"/>
              <w:rPr>
                <w:sz w:val="20"/>
                <w:szCs w:val="20"/>
              </w:rPr>
            </w:pPr>
            <w:r w:rsidRPr="00BC4224">
              <w:rPr>
                <w:sz w:val="20"/>
                <w:szCs w:val="20"/>
              </w:rPr>
              <w:t>4</w:t>
            </w:r>
          </w:p>
        </w:tc>
      </w:tr>
    </w:tbl>
    <w:p w14:paraId="183A1513" w14:textId="77777777" w:rsidR="00D367D6" w:rsidRPr="00BC4224" w:rsidRDefault="00D367D6" w:rsidP="00446533">
      <w:pPr>
        <w:spacing w:after="0"/>
        <w:rPr>
          <w:rFonts w:asciiTheme="majorHAnsi" w:hAnsiTheme="majorHAnsi"/>
          <w:b/>
        </w:rPr>
      </w:pPr>
    </w:p>
    <w:p w14:paraId="183A1514" w14:textId="79435819" w:rsidR="00446533" w:rsidRPr="00BC4224" w:rsidRDefault="00446533" w:rsidP="006B0770">
      <w:pPr>
        <w:spacing w:before="200"/>
        <w:rPr>
          <w:rFonts w:asciiTheme="majorHAnsi" w:hAnsiTheme="majorHAnsi"/>
          <w:b/>
        </w:rPr>
      </w:pPr>
      <w:proofErr w:type="gramStart"/>
      <w:r w:rsidRPr="00BC4224">
        <w:rPr>
          <w:rFonts w:asciiTheme="majorHAnsi" w:hAnsiTheme="majorHAnsi"/>
          <w:b/>
        </w:rPr>
        <w:t>Table 4.</w:t>
      </w:r>
      <w:proofErr w:type="gramEnd"/>
      <w:r w:rsidR="00E22FBF">
        <w:rPr>
          <w:rFonts w:asciiTheme="majorHAnsi" w:hAnsiTheme="majorHAnsi"/>
          <w:b/>
        </w:rPr>
        <w:t xml:space="preserve"> </w:t>
      </w:r>
      <w:r w:rsidR="00B7186D" w:rsidRPr="00BC4224">
        <w:rPr>
          <w:rFonts w:asciiTheme="majorHAnsi" w:hAnsiTheme="majorHAnsi"/>
          <w:b/>
        </w:rPr>
        <w:t xml:space="preserve"> </w:t>
      </w:r>
      <w:r w:rsidRPr="00BC4224">
        <w:rPr>
          <w:rFonts w:asciiTheme="majorHAnsi" w:hAnsiTheme="majorHAnsi"/>
          <w:b/>
        </w:rPr>
        <w:t>Sources for Values Used in Valuations Adjustments</w:t>
      </w:r>
    </w:p>
    <w:tbl>
      <w:tblPr>
        <w:tblStyle w:val="LightList-Accent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D041C6" w:rsidRPr="00BC4224" w14:paraId="183A1517" w14:textId="77777777" w:rsidTr="00583F6A">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0EDFCA22" w:rsidR="00446533" w:rsidRPr="00BC4224" w:rsidRDefault="00B7186D" w:rsidP="00D041C6">
            <w:pPr>
              <w:jc w:val="center"/>
              <w:rPr>
                <w:bCs w:val="0"/>
                <w:color w:val="auto"/>
              </w:rPr>
            </w:pPr>
            <w:r w:rsidRPr="00BC4224">
              <w:rPr>
                <w:bCs w:val="0"/>
                <w:color w:val="auto"/>
              </w:rPr>
              <w:t>SOURCE</w:t>
            </w:r>
          </w:p>
        </w:tc>
        <w:tc>
          <w:tcPr>
            <w:tcW w:w="5058" w:type="dxa"/>
            <w:shd w:val="clear" w:color="auto" w:fill="95B3D7" w:themeFill="accent1" w:themeFillTint="99"/>
            <w:vAlign w:val="bottom"/>
          </w:tcPr>
          <w:p w14:paraId="183A1516" w14:textId="33600FE0" w:rsidR="00446533" w:rsidRPr="00BC4224" w:rsidRDefault="00B7186D" w:rsidP="00D041C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BC4224">
              <w:rPr>
                <w:bCs w:val="0"/>
                <w:color w:val="auto"/>
              </w:rPr>
              <w:t>URL</w:t>
            </w:r>
          </w:p>
        </w:tc>
      </w:tr>
      <w:tr w:rsidR="00D041C6" w:rsidRPr="00BC4224" w14:paraId="183A151C" w14:textId="77777777" w:rsidTr="00583F6A">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77777777" w:rsidR="00446533" w:rsidRPr="00BC4224" w:rsidRDefault="00446533" w:rsidP="00AF7228">
            <w:pPr>
              <w:autoSpaceDE w:val="0"/>
              <w:autoSpaceDN w:val="0"/>
              <w:adjustRightInd w:val="0"/>
              <w:rPr>
                <w:rFonts w:eastAsiaTheme="minorEastAsia" w:cs="Cambria"/>
                <w:b w:val="0"/>
                <w:sz w:val="20"/>
                <w:szCs w:val="20"/>
              </w:rPr>
            </w:pPr>
            <w:r w:rsidRPr="00BC4224">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183A151B" w14:textId="3BA71BE6" w:rsidR="00446533" w:rsidRPr="00BC4224"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BC4224">
              <w:rPr>
                <w:rFonts w:eastAsiaTheme="minorEastAsia" w:cs="Cambria"/>
                <w:sz w:val="20"/>
                <w:szCs w:val="20"/>
              </w:rPr>
              <w:t>http://databank.worldbank.org/data/reports.aspx?source=world-development-indicators</w:t>
            </w:r>
          </w:p>
        </w:tc>
      </w:tr>
      <w:tr w:rsidR="00D041C6" w:rsidRPr="00BC4224" w14:paraId="183A151F" w14:textId="77777777" w:rsidTr="00583F6A">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77777777" w:rsidR="00446533" w:rsidRPr="00BC4224" w:rsidRDefault="00446533" w:rsidP="00AF7228">
            <w:pPr>
              <w:autoSpaceDE w:val="0"/>
              <w:autoSpaceDN w:val="0"/>
              <w:adjustRightInd w:val="0"/>
              <w:rPr>
                <w:rFonts w:eastAsiaTheme="minorEastAsia" w:cs="Cambria"/>
                <w:b w:val="0"/>
                <w:sz w:val="20"/>
                <w:szCs w:val="20"/>
              </w:rPr>
            </w:pPr>
            <w:r w:rsidRPr="00BC4224">
              <w:rPr>
                <w:rFonts w:eastAsiaTheme="minorEastAsia" w:cs="Cambria"/>
                <w:b w:val="0"/>
                <w:sz w:val="20"/>
                <w:szCs w:val="20"/>
              </w:rPr>
              <w:t>OECD (Alternate CPI source)</w:t>
            </w:r>
          </w:p>
        </w:tc>
        <w:tc>
          <w:tcPr>
            <w:tcW w:w="5058" w:type="dxa"/>
            <w:vAlign w:val="center"/>
          </w:tcPr>
          <w:p w14:paraId="183A151E" w14:textId="77777777" w:rsidR="00446533" w:rsidRPr="00BC4224" w:rsidRDefault="00446533" w:rsidP="00AF722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BC4224">
              <w:rPr>
                <w:sz w:val="20"/>
                <w:szCs w:val="20"/>
              </w:rPr>
              <w:t>https://data.oecd.org/price/inflation-cpi.htm</w:t>
            </w:r>
          </w:p>
        </w:tc>
      </w:tr>
      <w:tr w:rsidR="00D041C6" w:rsidRPr="00BC4224" w14:paraId="183A1523" w14:textId="77777777" w:rsidTr="00583F6A">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77777777" w:rsidR="00446533" w:rsidRPr="00BC4224" w:rsidRDefault="00446533" w:rsidP="00AF7228">
            <w:pPr>
              <w:autoSpaceDE w:val="0"/>
              <w:autoSpaceDN w:val="0"/>
              <w:adjustRightInd w:val="0"/>
              <w:rPr>
                <w:b w:val="0"/>
                <w:sz w:val="20"/>
                <w:szCs w:val="20"/>
              </w:rPr>
            </w:pPr>
            <w:r w:rsidRPr="00BC4224">
              <w:rPr>
                <w:b w:val="0"/>
                <w:sz w:val="20"/>
                <w:szCs w:val="20"/>
              </w:rPr>
              <w:t xml:space="preserve">FRED </w:t>
            </w:r>
            <w:r w:rsidRPr="00BC4224">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183A1522" w14:textId="14E62B7C" w:rsidR="00446533" w:rsidRPr="00BC4224" w:rsidRDefault="004956BD" w:rsidP="00AF7228">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51" w:tooltip="https://fred.stlouisfed.org/categories/32264 Ctrl+Click or tap to follow the link" w:history="1">
              <w:r w:rsidR="00446533" w:rsidRPr="00BC4224">
                <w:rPr>
                  <w:rFonts w:asciiTheme="minorHAnsi" w:hAnsiTheme="minorHAnsi" w:cstheme="minorBidi"/>
                  <w:sz w:val="20"/>
                  <w:szCs w:val="20"/>
                </w:rPr>
                <w:t>https://fred.stlouisfed.org/categories/32264</w:t>
              </w:r>
            </w:hyperlink>
            <w:r w:rsidR="00446533" w:rsidRPr="00BC4224">
              <w:rPr>
                <w:rFonts w:asciiTheme="minorHAnsi" w:hAnsiTheme="minorHAnsi" w:cstheme="minorBidi"/>
                <w:sz w:val="20"/>
                <w:szCs w:val="20"/>
              </w:rPr>
              <w:t>​</w:t>
            </w:r>
          </w:p>
        </w:tc>
      </w:tr>
    </w:tbl>
    <w:p w14:paraId="183A1524" w14:textId="00B97A64" w:rsidR="00AF7228" w:rsidRPr="00BC4224" w:rsidRDefault="00AF7228" w:rsidP="00BD2BAB">
      <w:pPr>
        <w:pStyle w:val="Body"/>
      </w:pPr>
    </w:p>
    <w:p w14:paraId="473D2253" w14:textId="77777777" w:rsidR="00ED6B16" w:rsidRPr="00BC4224" w:rsidRDefault="00ED6B16">
      <w:pPr>
        <w:rPr>
          <w:rFonts w:asciiTheme="majorHAnsi" w:hAnsiTheme="majorHAnsi"/>
          <w:noProof/>
          <w:szCs w:val="28"/>
        </w:rPr>
      </w:pPr>
      <w:r w:rsidRPr="00BC4224">
        <w:br w:type="page"/>
      </w:r>
    </w:p>
    <w:p w14:paraId="183A1525" w14:textId="0D6DC577" w:rsidR="00446533" w:rsidRPr="00BC4224" w:rsidRDefault="00446533" w:rsidP="00760568">
      <w:pPr>
        <w:pStyle w:val="bullet"/>
      </w:pPr>
      <w:r w:rsidRPr="00BC4224">
        <w:lastRenderedPageBreak/>
        <w:t xml:space="preserve">In the </w:t>
      </w:r>
      <w:r w:rsidRPr="00BC4224">
        <w:rPr>
          <w:b/>
        </w:rPr>
        <w:t>Modify Datasets</w:t>
      </w:r>
      <w:r w:rsidRPr="00BC4224">
        <w:t xml:space="preserve"> window, click </w:t>
      </w:r>
      <w:r w:rsidRPr="00BC4224">
        <w:rPr>
          <w:i/>
        </w:rPr>
        <w:t>Manage</w:t>
      </w:r>
      <w:r w:rsidRPr="00BC4224">
        <w:t xml:space="preserve"> under the </w:t>
      </w:r>
      <w:r w:rsidRPr="00BC4224">
        <w:rPr>
          <w:i/>
        </w:rPr>
        <w:t>Valuation Functions</w:t>
      </w:r>
      <w:r w:rsidRPr="00BC4224">
        <w:t xml:space="preserve"> box. This will bring up the </w:t>
      </w:r>
      <w:r w:rsidRPr="00BC4224">
        <w:rPr>
          <w:b/>
        </w:rPr>
        <w:t>Manage Valuation Function Datasets</w:t>
      </w:r>
      <w:r w:rsidRPr="00BC4224">
        <w:t xml:space="preserve"> window. Click </w:t>
      </w:r>
      <w:r w:rsidRPr="00BC4224">
        <w:rPr>
          <w:i/>
        </w:rPr>
        <w:t>Add</w:t>
      </w:r>
      <w:r w:rsidRPr="00BC4224">
        <w:t xml:space="preserve">. This will open the </w:t>
      </w:r>
      <w:r w:rsidRPr="00BC4224">
        <w:rPr>
          <w:b/>
        </w:rPr>
        <w:t>Valuation Function Dataset Definition</w:t>
      </w:r>
      <w:r w:rsidRPr="00BC4224">
        <w:t xml:space="preserve"> window. Enter “</w:t>
      </w:r>
      <w:r w:rsidR="000262CB" w:rsidRPr="00BC4224">
        <w:t>Santiago</w:t>
      </w:r>
      <w:r w:rsidRPr="00BC4224">
        <w:t xml:space="preserve"> Valuation” in the </w:t>
      </w:r>
      <w:r w:rsidRPr="00BC4224">
        <w:rPr>
          <w:i/>
        </w:rPr>
        <w:t>Valuation Function Dataset Name</w:t>
      </w:r>
      <w:r w:rsidRPr="00BC4224">
        <w:t xml:space="preserve"> field.</w:t>
      </w:r>
      <w:r w:rsidR="008D369A" w:rsidRPr="00BC4224">
        <w:rPr>
          <w:rStyle w:val="FootnoteReference"/>
          <w:szCs w:val="22"/>
        </w:rPr>
        <w:t xml:space="preserve"> </w:t>
      </w:r>
      <w:r w:rsidR="008D369A" w:rsidRPr="00BC4224">
        <w:rPr>
          <w:rStyle w:val="FootnoteReference"/>
          <w:szCs w:val="22"/>
        </w:rPr>
        <w:footnoteReference w:id="4"/>
      </w:r>
    </w:p>
    <w:p w14:paraId="183A1526" w14:textId="1889DDE7" w:rsidR="00446533" w:rsidRPr="00BC4224" w:rsidRDefault="00533E4B" w:rsidP="00760568">
      <w:pPr>
        <w:pStyle w:val="bullet"/>
      </w:pPr>
      <w:r w:rsidRPr="00BC4224">
        <w:drawing>
          <wp:anchor distT="0" distB="0" distL="114300" distR="114300" simplePos="0" relativeHeight="251711488" behindDoc="0" locked="0" layoutInCell="1" allowOverlap="1" wp14:anchorId="10AFB3BD" wp14:editId="364FE9D4">
            <wp:simplePos x="0" y="0"/>
            <wp:positionH relativeFrom="column">
              <wp:posOffset>990600</wp:posOffset>
            </wp:positionH>
            <wp:positionV relativeFrom="paragraph">
              <wp:posOffset>470626</wp:posOffset>
            </wp:positionV>
            <wp:extent cx="4331131" cy="32004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331970" cy="3201020"/>
                    </a:xfrm>
                    <a:prstGeom prst="rect">
                      <a:avLst/>
                    </a:prstGeom>
                  </pic:spPr>
                </pic:pic>
              </a:graphicData>
            </a:graphic>
            <wp14:sizeRelH relativeFrom="page">
              <wp14:pctWidth>0</wp14:pctWidth>
            </wp14:sizeRelH>
            <wp14:sizeRelV relativeFrom="page">
              <wp14:pctHeight>0</wp14:pctHeight>
            </wp14:sizeRelV>
          </wp:anchor>
        </w:drawing>
      </w:r>
      <w:r w:rsidR="00446533" w:rsidRPr="00BC4224">
        <w:t xml:space="preserve">Click </w:t>
      </w:r>
      <w:r w:rsidR="00446533" w:rsidRPr="00BC4224">
        <w:rPr>
          <w:i/>
        </w:rPr>
        <w:t>Add</w:t>
      </w:r>
      <w:r w:rsidR="00446533" w:rsidRPr="00BC4224">
        <w:t xml:space="preserve">. This will bring up the </w:t>
      </w:r>
      <w:r w:rsidR="00446533" w:rsidRPr="00BC4224">
        <w:rPr>
          <w:b/>
        </w:rPr>
        <w:t>Valuation Function Definition</w:t>
      </w:r>
      <w:r w:rsidR="00446533" w:rsidRPr="00BC4224">
        <w:t xml:space="preserve"> window, which looks like this:</w:t>
      </w:r>
    </w:p>
    <w:p w14:paraId="55793FED" w14:textId="77777777" w:rsidR="00533E4B" w:rsidRPr="00BC4224" w:rsidRDefault="00533E4B" w:rsidP="00533E4B">
      <w:pPr>
        <w:pStyle w:val="Body"/>
      </w:pPr>
    </w:p>
    <w:p w14:paraId="27964A14" w14:textId="77777777" w:rsidR="00533E4B" w:rsidRPr="00BC4224" w:rsidRDefault="00533E4B" w:rsidP="00533E4B">
      <w:pPr>
        <w:pStyle w:val="Body"/>
      </w:pPr>
    </w:p>
    <w:p w14:paraId="4BA4B915" w14:textId="77777777" w:rsidR="00533E4B" w:rsidRPr="00BC4224" w:rsidRDefault="00533E4B" w:rsidP="00533E4B">
      <w:pPr>
        <w:pStyle w:val="Body"/>
      </w:pPr>
    </w:p>
    <w:p w14:paraId="095D2FFA" w14:textId="77777777" w:rsidR="00533E4B" w:rsidRPr="00BC4224" w:rsidRDefault="00533E4B" w:rsidP="00533E4B">
      <w:pPr>
        <w:pStyle w:val="Body"/>
      </w:pPr>
    </w:p>
    <w:p w14:paraId="57063906" w14:textId="77777777" w:rsidR="00533E4B" w:rsidRPr="00BC4224" w:rsidRDefault="00533E4B" w:rsidP="00533E4B">
      <w:pPr>
        <w:pStyle w:val="Body"/>
      </w:pPr>
    </w:p>
    <w:p w14:paraId="24C685A8" w14:textId="77777777" w:rsidR="00533E4B" w:rsidRPr="00BC4224" w:rsidRDefault="00533E4B" w:rsidP="00533E4B">
      <w:pPr>
        <w:pStyle w:val="Body"/>
      </w:pPr>
    </w:p>
    <w:p w14:paraId="6F0235C6" w14:textId="77777777" w:rsidR="00533E4B" w:rsidRPr="00BC4224" w:rsidRDefault="00533E4B" w:rsidP="00533E4B">
      <w:pPr>
        <w:pStyle w:val="Body"/>
      </w:pPr>
    </w:p>
    <w:p w14:paraId="42D5F287" w14:textId="77777777" w:rsidR="00533E4B" w:rsidRPr="00BC4224" w:rsidRDefault="00533E4B" w:rsidP="00533E4B">
      <w:pPr>
        <w:pStyle w:val="Body"/>
      </w:pPr>
    </w:p>
    <w:p w14:paraId="24C5F9CA" w14:textId="77777777" w:rsidR="00533E4B" w:rsidRPr="00BC4224" w:rsidRDefault="00533E4B" w:rsidP="00533E4B">
      <w:pPr>
        <w:pStyle w:val="Body"/>
      </w:pPr>
    </w:p>
    <w:p w14:paraId="5A0C7E91" w14:textId="77777777" w:rsidR="00533E4B" w:rsidRPr="00BC4224" w:rsidRDefault="00533E4B" w:rsidP="00533E4B">
      <w:pPr>
        <w:pStyle w:val="Body"/>
      </w:pPr>
    </w:p>
    <w:p w14:paraId="2C6065C1" w14:textId="77777777" w:rsidR="00533E4B" w:rsidRPr="00BC4224" w:rsidRDefault="00533E4B" w:rsidP="00533E4B">
      <w:pPr>
        <w:pStyle w:val="Body"/>
      </w:pPr>
    </w:p>
    <w:p w14:paraId="183A1529" w14:textId="01C40441" w:rsidR="00446533" w:rsidRPr="00BC4224" w:rsidRDefault="0068368B" w:rsidP="00760568">
      <w:pPr>
        <w:pStyle w:val="bullet"/>
      </w:pPr>
      <w:r w:rsidRPr="00BC4224">
        <w:t xml:space="preserve">Using </w:t>
      </w:r>
      <w:r w:rsidR="00446533" w:rsidRPr="00BC4224">
        <w:t>the information in Table 5</w:t>
      </w:r>
      <w:r w:rsidRPr="00BC4224">
        <w:t xml:space="preserve">, fill in </w:t>
      </w:r>
      <w:r w:rsidR="00446533" w:rsidRPr="00BC4224">
        <w:t>each field</w:t>
      </w:r>
      <w:r w:rsidRPr="00BC4224">
        <w:t xml:space="preserve"> in the </w:t>
      </w:r>
      <w:r w:rsidRPr="00BC4224">
        <w:rPr>
          <w:b/>
        </w:rPr>
        <w:t>Valuation Function Definition</w:t>
      </w:r>
      <w:r w:rsidRPr="00BC4224">
        <w:t xml:space="preserve"> window (above</w:t>
      </w:r>
      <w:r w:rsidR="006061AE" w:rsidRPr="00BC4224">
        <w:t>). Note that the fields in the window (e.g., A, B, C, D) allow you to define your own variables such as starting values (e.g., US VSL),</w:t>
      </w:r>
      <w:r w:rsidR="00E22FBF">
        <w:t xml:space="preserve"> </w:t>
      </w:r>
      <w:r w:rsidR="006061AE" w:rsidRPr="00BC4224">
        <w:t xml:space="preserve">adjustment factors (e.g., inflation), or other function parameters. </w:t>
      </w:r>
    </w:p>
    <w:p w14:paraId="4C2429C6" w14:textId="77777777" w:rsidR="00AF7228" w:rsidRPr="00BC4224" w:rsidRDefault="00AF7228">
      <w:pPr>
        <w:rPr>
          <w:rFonts w:asciiTheme="majorHAnsi" w:hAnsiTheme="majorHAnsi" w:cs="Cambria"/>
          <w:b/>
          <w:color w:val="000000"/>
        </w:rPr>
      </w:pPr>
      <w:r w:rsidRPr="00BC4224">
        <w:rPr>
          <w:rFonts w:asciiTheme="majorHAnsi" w:hAnsiTheme="majorHAnsi"/>
          <w:b/>
        </w:rPr>
        <w:br w:type="page"/>
      </w:r>
    </w:p>
    <w:p w14:paraId="183A152C" w14:textId="57E3E3F7" w:rsidR="00446533" w:rsidRPr="00BC4224" w:rsidRDefault="00446533" w:rsidP="00533E4B">
      <w:pPr>
        <w:pStyle w:val="Default"/>
        <w:spacing w:before="200" w:after="200" w:line="276" w:lineRule="auto"/>
        <w:rPr>
          <w:rFonts w:asciiTheme="majorHAnsi" w:hAnsiTheme="majorHAnsi"/>
          <w:b/>
          <w:sz w:val="22"/>
          <w:szCs w:val="22"/>
        </w:rPr>
      </w:pPr>
      <w:proofErr w:type="gramStart"/>
      <w:r w:rsidRPr="00BC4224">
        <w:rPr>
          <w:rFonts w:asciiTheme="majorHAnsi" w:hAnsiTheme="majorHAnsi"/>
          <w:b/>
          <w:sz w:val="22"/>
          <w:szCs w:val="22"/>
        </w:rPr>
        <w:lastRenderedPageBreak/>
        <w:t>Table 5.</w:t>
      </w:r>
      <w:proofErr w:type="gramEnd"/>
      <w:r w:rsidR="00E22FBF">
        <w:rPr>
          <w:rFonts w:asciiTheme="majorHAnsi" w:hAnsiTheme="majorHAnsi"/>
          <w:b/>
          <w:sz w:val="22"/>
          <w:szCs w:val="22"/>
        </w:rPr>
        <w:t xml:space="preserve"> </w:t>
      </w:r>
      <w:r w:rsidRPr="00BC4224">
        <w:rPr>
          <w:rFonts w:asciiTheme="majorHAnsi" w:hAnsiTheme="majorHAnsi"/>
          <w:b/>
          <w:sz w:val="22"/>
          <w:szCs w:val="22"/>
        </w:rPr>
        <w:t>Details to Enter the Valuation Function Manually</w:t>
      </w:r>
    </w:p>
    <w:tbl>
      <w:tblPr>
        <w:tblStyle w:val="LightList-Accent1"/>
        <w:tblW w:w="0" w:type="auto"/>
        <w:tblLook w:val="04A0" w:firstRow="1" w:lastRow="0" w:firstColumn="1" w:lastColumn="0" w:noHBand="0" w:noVBand="1"/>
      </w:tblPr>
      <w:tblGrid>
        <w:gridCol w:w="2790"/>
        <w:gridCol w:w="350"/>
        <w:gridCol w:w="6328"/>
      </w:tblGrid>
      <w:tr w:rsidR="00AF7228" w:rsidRPr="00BC4224" w14:paraId="183A152F" w14:textId="77777777" w:rsidTr="004956BD">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140" w:type="dxa"/>
            <w:gridSpan w:val="2"/>
            <w:shd w:val="clear" w:color="auto" w:fill="95B3D7" w:themeFill="accent1" w:themeFillTint="99"/>
            <w:vAlign w:val="bottom"/>
          </w:tcPr>
          <w:p w14:paraId="183A152D" w14:textId="28645C40" w:rsidR="006061AE" w:rsidRPr="00BC4224" w:rsidRDefault="00533E4B" w:rsidP="00893046">
            <w:pPr>
              <w:jc w:val="center"/>
              <w:rPr>
                <w:noProof/>
                <w:color w:val="auto"/>
              </w:rPr>
            </w:pPr>
            <w:r w:rsidRPr="00BC4224">
              <w:rPr>
                <w:noProof/>
                <w:color w:val="auto"/>
              </w:rPr>
              <w:t>FIELD NAME</w:t>
            </w:r>
          </w:p>
        </w:tc>
        <w:tc>
          <w:tcPr>
            <w:tcW w:w="6328" w:type="dxa"/>
            <w:shd w:val="clear" w:color="auto" w:fill="95B3D7" w:themeFill="accent1" w:themeFillTint="99"/>
            <w:vAlign w:val="bottom"/>
          </w:tcPr>
          <w:p w14:paraId="183A152E" w14:textId="36B60F8F" w:rsidR="006061AE" w:rsidRPr="00BC4224" w:rsidRDefault="00533E4B" w:rsidP="00DC18E4">
            <w:pPr>
              <w:jc w:val="center"/>
              <w:cnfStyle w:val="100000000000" w:firstRow="1" w:lastRow="0" w:firstColumn="0" w:lastColumn="0" w:oddVBand="0" w:evenVBand="0" w:oddHBand="0" w:evenHBand="0" w:firstRowFirstColumn="0" w:firstRowLastColumn="0" w:lastRowFirstColumn="0" w:lastRowLastColumn="0"/>
              <w:rPr>
                <w:noProof/>
                <w:color w:val="auto"/>
              </w:rPr>
            </w:pPr>
            <w:r w:rsidRPr="00BC4224">
              <w:rPr>
                <w:noProof/>
                <w:color w:val="auto"/>
              </w:rPr>
              <w:t>TEXT/VALUE</w:t>
            </w:r>
          </w:p>
        </w:tc>
      </w:tr>
      <w:tr w:rsidR="00D11734" w:rsidRPr="00BC4224" w14:paraId="183A1532"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30" w14:textId="77777777" w:rsidR="00D11734" w:rsidRPr="00BC4224" w:rsidRDefault="00D11734" w:rsidP="00AF7228">
            <w:pPr>
              <w:rPr>
                <w:b w:val="0"/>
                <w:noProof/>
                <w:sz w:val="20"/>
                <w:szCs w:val="20"/>
              </w:rPr>
            </w:pPr>
            <w:r w:rsidRPr="00BC4224">
              <w:rPr>
                <w:b w:val="0"/>
                <w:noProof/>
                <w:sz w:val="20"/>
                <w:szCs w:val="20"/>
              </w:rPr>
              <w:t>Enpoint Group</w:t>
            </w:r>
          </w:p>
        </w:tc>
        <w:tc>
          <w:tcPr>
            <w:tcW w:w="350" w:type="dxa"/>
            <w:tcBorders>
              <w:left w:val="single" w:sz="4" w:space="0" w:color="548DD4" w:themeColor="text2" w:themeTint="99"/>
            </w:tcBorders>
          </w:tcPr>
          <w:p w14:paraId="46D3B94C"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31" w14:textId="5955ACD1" w:rsidR="00D11734" w:rsidRPr="00BC4224" w:rsidRDefault="00D11734"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Mortality</w:t>
            </w:r>
          </w:p>
        </w:tc>
      </w:tr>
      <w:tr w:rsidR="00D11734" w:rsidRPr="00BC4224" w14:paraId="183A1535"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33" w14:textId="77777777" w:rsidR="00D11734" w:rsidRPr="00BC4224" w:rsidRDefault="00D11734" w:rsidP="00AF7228">
            <w:pPr>
              <w:rPr>
                <w:b w:val="0"/>
                <w:noProof/>
                <w:sz w:val="20"/>
                <w:szCs w:val="20"/>
              </w:rPr>
            </w:pPr>
            <w:r w:rsidRPr="00BC4224">
              <w:rPr>
                <w:b w:val="0"/>
                <w:noProof/>
                <w:sz w:val="20"/>
                <w:szCs w:val="20"/>
              </w:rPr>
              <w:t>Endpoint</w:t>
            </w:r>
          </w:p>
        </w:tc>
        <w:tc>
          <w:tcPr>
            <w:tcW w:w="350" w:type="dxa"/>
            <w:tcBorders>
              <w:left w:val="single" w:sz="4" w:space="0" w:color="548DD4" w:themeColor="text2" w:themeTint="99"/>
            </w:tcBorders>
          </w:tcPr>
          <w:p w14:paraId="6A528AB6"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4" w14:textId="57336911" w:rsidR="00D11734" w:rsidRPr="00BC4224" w:rsidRDefault="00D11734"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Mortality</w:t>
            </w:r>
          </w:p>
        </w:tc>
      </w:tr>
      <w:tr w:rsidR="00D11734" w:rsidRPr="00BC4224" w14:paraId="4CD239B1"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68F078F4" w14:textId="7DF44E49" w:rsidR="00D11734" w:rsidRPr="00BC4224" w:rsidRDefault="00D11734" w:rsidP="00AF7228">
            <w:pPr>
              <w:rPr>
                <w:noProof/>
                <w:sz w:val="20"/>
                <w:szCs w:val="20"/>
              </w:rPr>
            </w:pPr>
            <w:r>
              <w:rPr>
                <w:b w:val="0"/>
                <w:noProof/>
                <w:sz w:val="20"/>
                <w:szCs w:val="20"/>
              </w:rPr>
              <w:t>Start Age</w:t>
            </w:r>
          </w:p>
        </w:tc>
        <w:tc>
          <w:tcPr>
            <w:tcW w:w="350" w:type="dxa"/>
            <w:tcBorders>
              <w:left w:val="single" w:sz="4" w:space="0" w:color="548DD4" w:themeColor="text2" w:themeTint="99"/>
            </w:tcBorders>
          </w:tcPr>
          <w:p w14:paraId="1EE32B39"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6C5D27F1" w14:textId="3742F5F9" w:rsidR="00D11734" w:rsidRPr="00D11734" w:rsidRDefault="00D11734"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0</w:t>
            </w:r>
          </w:p>
        </w:tc>
      </w:tr>
      <w:tr w:rsidR="00D11734" w:rsidRPr="00BC4224" w14:paraId="6CB6DCFB"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7237D564" w14:textId="74C81A0A" w:rsidR="00D11734" w:rsidRPr="00BC4224" w:rsidRDefault="00D11734" w:rsidP="00AF7228">
            <w:pPr>
              <w:rPr>
                <w:noProof/>
                <w:sz w:val="20"/>
                <w:szCs w:val="20"/>
              </w:rPr>
            </w:pPr>
            <w:r>
              <w:rPr>
                <w:b w:val="0"/>
                <w:noProof/>
                <w:sz w:val="20"/>
                <w:szCs w:val="20"/>
              </w:rPr>
              <w:t>End Age</w:t>
            </w:r>
          </w:p>
        </w:tc>
        <w:tc>
          <w:tcPr>
            <w:tcW w:w="350" w:type="dxa"/>
            <w:tcBorders>
              <w:left w:val="single" w:sz="4" w:space="0" w:color="548DD4" w:themeColor="text2" w:themeTint="99"/>
            </w:tcBorders>
          </w:tcPr>
          <w:p w14:paraId="56974283"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28" w:type="dxa"/>
          </w:tcPr>
          <w:p w14:paraId="63025D01" w14:textId="3AB89775" w:rsidR="00D11734" w:rsidRPr="00D1173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99</w:t>
            </w:r>
          </w:p>
        </w:tc>
      </w:tr>
      <w:tr w:rsidR="00D11734" w:rsidRPr="00BC4224" w14:paraId="5D236985"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6F7E7F25" w14:textId="68575363" w:rsidR="00D11734" w:rsidRPr="00BC4224" w:rsidRDefault="00D11734" w:rsidP="00AF7228">
            <w:pPr>
              <w:rPr>
                <w:noProof/>
                <w:sz w:val="20"/>
                <w:szCs w:val="20"/>
              </w:rPr>
            </w:pPr>
            <w:r w:rsidRPr="00BC4224">
              <w:rPr>
                <w:b w:val="0"/>
                <w:noProof/>
                <w:sz w:val="20"/>
                <w:szCs w:val="20"/>
              </w:rPr>
              <w:t>Qualifier</w:t>
            </w:r>
          </w:p>
        </w:tc>
        <w:tc>
          <w:tcPr>
            <w:tcW w:w="350" w:type="dxa"/>
            <w:tcBorders>
              <w:left w:val="single" w:sz="4" w:space="0" w:color="548DD4" w:themeColor="text2" w:themeTint="99"/>
            </w:tcBorders>
          </w:tcPr>
          <w:p w14:paraId="2DBF5080"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62E09790" w14:textId="25CC6805" w:rsidR="00D11734" w:rsidRPr="00D11734" w:rsidRDefault="00D11734"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Converted from U.S. EPA default mean VSL</w:t>
            </w:r>
          </w:p>
        </w:tc>
      </w:tr>
      <w:tr w:rsidR="00D11734" w:rsidRPr="00BC4224" w14:paraId="1C24D3A2"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4B60F4C7" w14:textId="64AEF01D" w:rsidR="00D11734" w:rsidRPr="00BC4224" w:rsidRDefault="00D11734" w:rsidP="00AF7228">
            <w:pPr>
              <w:rPr>
                <w:noProof/>
                <w:sz w:val="20"/>
                <w:szCs w:val="20"/>
              </w:rPr>
            </w:pPr>
            <w:r w:rsidRPr="00BC4224">
              <w:rPr>
                <w:b w:val="0"/>
                <w:noProof/>
                <w:sz w:val="20"/>
                <w:szCs w:val="20"/>
              </w:rPr>
              <w:t>Reference</w:t>
            </w:r>
          </w:p>
        </w:tc>
        <w:tc>
          <w:tcPr>
            <w:tcW w:w="350" w:type="dxa"/>
            <w:tcBorders>
              <w:left w:val="single" w:sz="4" w:space="0" w:color="548DD4" w:themeColor="text2" w:themeTint="99"/>
            </w:tcBorders>
          </w:tcPr>
          <w:p w14:paraId="25942E48"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28" w:type="dxa"/>
          </w:tcPr>
          <w:p w14:paraId="619B414B" w14:textId="07F6E3F7" w:rsidR="00D11734" w:rsidRPr="00D1173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U.S. EPA analysis of 26 value-of-life studies</w:t>
            </w:r>
          </w:p>
        </w:tc>
      </w:tr>
      <w:tr w:rsidR="00D11734" w:rsidRPr="00BC4224" w14:paraId="206C8A9B"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D303AF5" w14:textId="4641C5A1" w:rsidR="00D11734" w:rsidRPr="00DC18E4" w:rsidRDefault="00D11734" w:rsidP="00AF7228">
            <w:pPr>
              <w:rPr>
                <w:noProof/>
                <w:sz w:val="20"/>
                <w:szCs w:val="20"/>
              </w:rPr>
            </w:pPr>
            <w:r w:rsidRPr="00893046">
              <w:rPr>
                <w:b w:val="0"/>
                <w:noProof/>
                <w:sz w:val="20"/>
                <w:szCs w:val="20"/>
              </w:rPr>
              <w:t xml:space="preserve">A </w:t>
            </w:r>
          </w:p>
        </w:tc>
        <w:tc>
          <w:tcPr>
            <w:tcW w:w="350" w:type="dxa"/>
            <w:tcBorders>
              <w:left w:val="single" w:sz="4" w:space="0" w:color="548DD4" w:themeColor="text2" w:themeTint="99"/>
            </w:tcBorders>
          </w:tcPr>
          <w:p w14:paraId="75745B93" w14:textId="77777777" w:rsidR="00D11734" w:rsidRPr="00DC18E4" w:rsidRDefault="00D11734" w:rsidP="00D11734">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5E529009" w14:textId="1FA42422" w:rsidR="00D11734" w:rsidRPr="00893046" w:rsidRDefault="00D11734"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noProof/>
                <w:sz w:val="20"/>
                <w:szCs w:val="20"/>
              </w:rPr>
            </w:pPr>
            <w:r w:rsidRPr="004956BD">
              <w:rPr>
                <w:rFonts w:asciiTheme="minorHAnsi" w:hAnsiTheme="minorHAnsi"/>
                <w:noProof/>
                <w:sz w:val="20"/>
                <w:szCs w:val="20"/>
              </w:rPr>
              <w:t xml:space="preserve">US VSL in 1990; In Table 2 above </w:t>
            </w:r>
            <w:r w:rsidR="009B390C">
              <w:rPr>
                <w:rFonts w:asciiTheme="minorHAnsi" w:hAnsiTheme="minorHAnsi"/>
                <w:noProof/>
                <w:sz w:val="20"/>
                <w:szCs w:val="20"/>
              </w:rPr>
              <w:t>(</w:t>
            </w:r>
            <w:r w:rsidRPr="004956BD">
              <w:rPr>
                <w:rFonts w:asciiTheme="minorHAnsi" w:hAnsiTheme="minorHAnsi"/>
                <w:noProof/>
                <w:sz w:val="20"/>
                <w:szCs w:val="20"/>
              </w:rPr>
              <w:t>4800000</w:t>
            </w:r>
            <w:r w:rsidR="009B390C">
              <w:rPr>
                <w:rFonts w:asciiTheme="minorHAnsi" w:hAnsiTheme="minorHAnsi"/>
                <w:noProof/>
                <w:sz w:val="20"/>
                <w:szCs w:val="20"/>
              </w:rPr>
              <w:t>)</w:t>
            </w:r>
          </w:p>
        </w:tc>
      </w:tr>
      <w:tr w:rsidR="00D11734" w:rsidRPr="00BC4224" w14:paraId="015A7277"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689CFF7F" w14:textId="2631F8C7" w:rsidR="00D11734" w:rsidRPr="00DC18E4" w:rsidRDefault="00D11734" w:rsidP="00AF7228">
            <w:pPr>
              <w:rPr>
                <w:noProof/>
                <w:sz w:val="20"/>
                <w:szCs w:val="20"/>
              </w:rPr>
            </w:pPr>
            <w:r w:rsidRPr="00893046">
              <w:rPr>
                <w:b w:val="0"/>
                <w:noProof/>
                <w:sz w:val="20"/>
                <w:szCs w:val="20"/>
              </w:rPr>
              <w:t>A Description</w:t>
            </w:r>
          </w:p>
        </w:tc>
        <w:tc>
          <w:tcPr>
            <w:tcW w:w="350" w:type="dxa"/>
            <w:tcBorders>
              <w:left w:val="single" w:sz="4" w:space="0" w:color="548DD4" w:themeColor="text2" w:themeTint="99"/>
            </w:tcBorders>
          </w:tcPr>
          <w:p w14:paraId="026B9481" w14:textId="77777777" w:rsidR="00D11734" w:rsidRPr="00DC18E4" w:rsidRDefault="00D11734" w:rsidP="00D11734">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28" w:type="dxa"/>
          </w:tcPr>
          <w:p w14:paraId="6A029D53" w14:textId="49740188" w:rsidR="00D11734" w:rsidRPr="00DC18E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noProof/>
                <w:sz w:val="20"/>
                <w:szCs w:val="20"/>
              </w:rPr>
            </w:pPr>
            <w:r w:rsidRPr="00DC18E4">
              <w:rPr>
                <w:rFonts w:asciiTheme="minorHAnsi" w:hAnsiTheme="minorHAnsi" w:cstheme="minorBidi"/>
                <w:noProof/>
                <w:color w:val="auto"/>
                <w:sz w:val="20"/>
                <w:szCs w:val="20"/>
              </w:rPr>
              <w:t>US mean VSL in 1990$</w:t>
            </w:r>
          </w:p>
        </w:tc>
      </w:tr>
      <w:tr w:rsidR="00D11734" w:rsidRPr="00BC4224" w14:paraId="27B6BCD0"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3D336AE9" w14:textId="40E6D3A1" w:rsidR="00D11734" w:rsidRPr="00D11734" w:rsidRDefault="00D11734" w:rsidP="00AF7228">
            <w:pPr>
              <w:rPr>
                <w:noProof/>
                <w:sz w:val="20"/>
                <w:szCs w:val="20"/>
              </w:rPr>
            </w:pPr>
            <w:r w:rsidRPr="00D11734">
              <w:rPr>
                <w:b w:val="0"/>
                <w:noProof/>
                <w:sz w:val="20"/>
                <w:szCs w:val="20"/>
              </w:rPr>
              <w:t>A Distribution</w:t>
            </w:r>
          </w:p>
        </w:tc>
        <w:tc>
          <w:tcPr>
            <w:tcW w:w="350" w:type="dxa"/>
            <w:tcBorders>
              <w:left w:val="single" w:sz="4" w:space="0" w:color="548DD4" w:themeColor="text2" w:themeTint="99"/>
            </w:tcBorders>
          </w:tcPr>
          <w:p w14:paraId="798026D0" w14:textId="77777777" w:rsidR="00D11734" w:rsidRPr="00D11734" w:rsidRDefault="00D11734" w:rsidP="00D11734">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78992F41" w14:textId="3312F650" w:rsidR="00D11734" w:rsidRPr="00D11734" w:rsidRDefault="00D11734"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None</w:t>
            </w:r>
          </w:p>
        </w:tc>
      </w:tr>
      <w:tr w:rsidR="00D11734" w:rsidRPr="00BC4224" w14:paraId="7C95C16E"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49CB44F1" w14:textId="42CECC5B" w:rsidR="00D11734" w:rsidRPr="00D11734" w:rsidRDefault="00D11734" w:rsidP="00AF7228">
            <w:pPr>
              <w:rPr>
                <w:noProof/>
                <w:sz w:val="20"/>
                <w:szCs w:val="20"/>
              </w:rPr>
            </w:pPr>
            <w:r w:rsidRPr="00D11734">
              <w:rPr>
                <w:b w:val="0"/>
                <w:noProof/>
                <w:sz w:val="20"/>
                <w:szCs w:val="20"/>
              </w:rPr>
              <w:t>A Parameter 1</w:t>
            </w:r>
          </w:p>
        </w:tc>
        <w:tc>
          <w:tcPr>
            <w:tcW w:w="350" w:type="dxa"/>
            <w:tcBorders>
              <w:left w:val="single" w:sz="4" w:space="0" w:color="548DD4" w:themeColor="text2" w:themeTint="99"/>
            </w:tcBorders>
          </w:tcPr>
          <w:p w14:paraId="6119C5C4" w14:textId="77777777" w:rsidR="00D11734" w:rsidRPr="00D11734" w:rsidRDefault="00D11734" w:rsidP="00D11734">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28" w:type="dxa"/>
          </w:tcPr>
          <w:p w14:paraId="16209F8E" w14:textId="70CF7072" w:rsidR="00D11734" w:rsidRPr="00D1173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0</w:t>
            </w:r>
          </w:p>
        </w:tc>
      </w:tr>
      <w:tr w:rsidR="00D11734" w:rsidRPr="00BC4224" w14:paraId="79B2F132"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7F16BA4F" w14:textId="3947292C" w:rsidR="00D11734" w:rsidRPr="00D11734" w:rsidRDefault="00D11734" w:rsidP="00AF7228">
            <w:pPr>
              <w:rPr>
                <w:noProof/>
                <w:sz w:val="20"/>
                <w:szCs w:val="20"/>
              </w:rPr>
            </w:pPr>
            <w:r w:rsidRPr="00D11734">
              <w:rPr>
                <w:b w:val="0"/>
                <w:noProof/>
                <w:sz w:val="20"/>
                <w:szCs w:val="20"/>
              </w:rPr>
              <w:t>A Parameter 2</w:t>
            </w:r>
          </w:p>
        </w:tc>
        <w:tc>
          <w:tcPr>
            <w:tcW w:w="350" w:type="dxa"/>
            <w:tcBorders>
              <w:left w:val="single" w:sz="4" w:space="0" w:color="548DD4" w:themeColor="text2" w:themeTint="99"/>
            </w:tcBorders>
          </w:tcPr>
          <w:p w14:paraId="57D3E1C8" w14:textId="77777777" w:rsidR="00D11734" w:rsidRPr="00D11734" w:rsidRDefault="00D11734" w:rsidP="00D11734">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25F66CA6" w14:textId="362C2D55" w:rsidR="00D11734" w:rsidRPr="00D11734" w:rsidRDefault="00D11734"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4956BD">
              <w:rPr>
                <w:rFonts w:asciiTheme="minorHAnsi" w:hAnsiTheme="minorHAnsi"/>
                <w:noProof/>
                <w:sz w:val="20"/>
                <w:szCs w:val="20"/>
              </w:rPr>
              <w:t>0</w:t>
            </w:r>
          </w:p>
        </w:tc>
      </w:tr>
      <w:tr w:rsidR="00D11734" w:rsidRPr="00BC4224" w14:paraId="183A153E"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3C" w14:textId="77777777" w:rsidR="00D11734" w:rsidRPr="00BC4224" w:rsidRDefault="00D11734" w:rsidP="00AF7228">
            <w:pPr>
              <w:rPr>
                <w:b w:val="0"/>
                <w:noProof/>
                <w:sz w:val="20"/>
                <w:szCs w:val="20"/>
              </w:rPr>
            </w:pPr>
            <w:r w:rsidRPr="00BC4224">
              <w:rPr>
                <w:b w:val="0"/>
                <w:noProof/>
                <w:sz w:val="20"/>
                <w:szCs w:val="20"/>
              </w:rPr>
              <w:t>B Constant Description</w:t>
            </w:r>
          </w:p>
        </w:tc>
        <w:tc>
          <w:tcPr>
            <w:tcW w:w="350" w:type="dxa"/>
            <w:tcBorders>
              <w:left w:val="single" w:sz="4" w:space="0" w:color="548DD4" w:themeColor="text2" w:themeTint="99"/>
            </w:tcBorders>
          </w:tcPr>
          <w:p w14:paraId="331BA4B0"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D" w14:textId="4BA5CFA4" w:rsidR="00D11734" w:rsidRPr="00BC422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BC4224">
              <w:rPr>
                <w:rFonts w:asciiTheme="minorHAnsi" w:hAnsiTheme="minorHAnsi" w:cstheme="minorBidi"/>
                <w:noProof/>
                <w:color w:val="auto"/>
                <w:sz w:val="20"/>
                <w:szCs w:val="20"/>
              </w:rPr>
              <w:t>US to Chile income adjustment</w:t>
            </w:r>
          </w:p>
        </w:tc>
      </w:tr>
      <w:tr w:rsidR="00D11734" w:rsidRPr="00BC4224" w14:paraId="183A1541"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3F" w14:textId="77777777" w:rsidR="00D11734" w:rsidRPr="00BC4224" w:rsidRDefault="00D11734" w:rsidP="00AF7228">
            <w:pPr>
              <w:rPr>
                <w:b w:val="0"/>
                <w:noProof/>
                <w:sz w:val="20"/>
                <w:szCs w:val="20"/>
              </w:rPr>
            </w:pPr>
            <w:r w:rsidRPr="00BC4224">
              <w:rPr>
                <w:b w:val="0"/>
                <w:noProof/>
                <w:sz w:val="20"/>
                <w:szCs w:val="20"/>
              </w:rPr>
              <w:t>B Constant Value</w:t>
            </w:r>
          </w:p>
        </w:tc>
        <w:tc>
          <w:tcPr>
            <w:tcW w:w="350" w:type="dxa"/>
            <w:tcBorders>
              <w:left w:val="single" w:sz="4" w:space="0" w:color="548DD4" w:themeColor="text2" w:themeTint="99"/>
            </w:tcBorders>
          </w:tcPr>
          <w:p w14:paraId="1F126B80"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0" w14:textId="4A3CF1BB" w:rsidR="00D11734" w:rsidRPr="00BC4224" w:rsidRDefault="00D11734"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“B” from Excel spreadsheet; in Table 3 above</w:t>
            </w:r>
          </w:p>
        </w:tc>
      </w:tr>
      <w:tr w:rsidR="00D11734" w:rsidRPr="00BC4224" w14:paraId="183A1544"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42" w14:textId="77777777" w:rsidR="00D11734" w:rsidRPr="00BC4224" w:rsidRDefault="00D11734" w:rsidP="00AF7228">
            <w:pPr>
              <w:rPr>
                <w:b w:val="0"/>
                <w:noProof/>
                <w:sz w:val="20"/>
                <w:szCs w:val="20"/>
              </w:rPr>
            </w:pPr>
            <w:r w:rsidRPr="00BC4224">
              <w:rPr>
                <w:b w:val="0"/>
                <w:noProof/>
                <w:sz w:val="20"/>
                <w:szCs w:val="20"/>
              </w:rPr>
              <w:t>C Constant Description</w:t>
            </w:r>
          </w:p>
        </w:tc>
        <w:tc>
          <w:tcPr>
            <w:tcW w:w="350" w:type="dxa"/>
            <w:tcBorders>
              <w:left w:val="single" w:sz="4" w:space="0" w:color="548DD4" w:themeColor="text2" w:themeTint="99"/>
            </w:tcBorders>
          </w:tcPr>
          <w:p w14:paraId="4B7DC4F5"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43" w14:textId="0F159EE7" w:rsidR="00D11734" w:rsidRPr="00BC4224" w:rsidRDefault="00D11734"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BC4224">
              <w:rPr>
                <w:rFonts w:asciiTheme="minorHAnsi" w:hAnsiTheme="minorHAnsi" w:cstheme="minorBidi"/>
                <w:noProof/>
                <w:color w:val="auto"/>
                <w:sz w:val="20"/>
                <w:szCs w:val="20"/>
              </w:rPr>
              <w:t>Conversion factor for PPP USD to Chilean pesos</w:t>
            </w:r>
          </w:p>
        </w:tc>
      </w:tr>
      <w:tr w:rsidR="00D11734" w:rsidRPr="00BC4224" w14:paraId="183A1547"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45" w14:textId="77777777" w:rsidR="00D11734" w:rsidRPr="00BC4224" w:rsidRDefault="00D11734" w:rsidP="00AF7228">
            <w:pPr>
              <w:rPr>
                <w:b w:val="0"/>
                <w:noProof/>
                <w:sz w:val="20"/>
                <w:szCs w:val="20"/>
              </w:rPr>
            </w:pPr>
            <w:r w:rsidRPr="00BC4224">
              <w:rPr>
                <w:b w:val="0"/>
                <w:noProof/>
                <w:sz w:val="20"/>
                <w:szCs w:val="20"/>
              </w:rPr>
              <w:t>C Constant Value</w:t>
            </w:r>
          </w:p>
        </w:tc>
        <w:tc>
          <w:tcPr>
            <w:tcW w:w="350" w:type="dxa"/>
            <w:tcBorders>
              <w:left w:val="single" w:sz="4" w:space="0" w:color="548DD4" w:themeColor="text2" w:themeTint="99"/>
            </w:tcBorders>
          </w:tcPr>
          <w:p w14:paraId="4BE5F937"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6" w14:textId="02427DEF" w:rsidR="00D11734" w:rsidRPr="00BC4224" w:rsidRDefault="00D11734"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“C” from Excel spreadsheet; in Table 3 above</w:t>
            </w:r>
          </w:p>
        </w:tc>
      </w:tr>
      <w:tr w:rsidR="00D11734" w:rsidRPr="00BC4224" w14:paraId="183A154A"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48" w14:textId="77777777" w:rsidR="00D11734" w:rsidRPr="00BC4224" w:rsidRDefault="00D11734" w:rsidP="00AF7228">
            <w:pPr>
              <w:rPr>
                <w:b w:val="0"/>
                <w:noProof/>
                <w:sz w:val="20"/>
                <w:szCs w:val="20"/>
              </w:rPr>
            </w:pPr>
            <w:r w:rsidRPr="00BC4224">
              <w:rPr>
                <w:b w:val="0"/>
                <w:noProof/>
                <w:sz w:val="20"/>
                <w:szCs w:val="20"/>
              </w:rPr>
              <w:t>D Constant Description</w:t>
            </w:r>
          </w:p>
        </w:tc>
        <w:tc>
          <w:tcPr>
            <w:tcW w:w="350" w:type="dxa"/>
            <w:tcBorders>
              <w:left w:val="single" w:sz="4" w:space="0" w:color="548DD4" w:themeColor="text2" w:themeTint="99"/>
            </w:tcBorders>
          </w:tcPr>
          <w:p w14:paraId="6FDC639A"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49" w14:textId="3EDAEDAA" w:rsidR="00D11734" w:rsidRPr="00BC4224" w:rsidRDefault="00D11734"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Conversion factor – Chilean Inflation</w:t>
            </w:r>
          </w:p>
        </w:tc>
      </w:tr>
      <w:tr w:rsidR="00D11734" w:rsidRPr="00BC4224" w14:paraId="183A154D" w14:textId="77777777" w:rsidTr="00D1173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4B" w14:textId="77777777" w:rsidR="00D11734" w:rsidRPr="00BC4224" w:rsidRDefault="00D11734" w:rsidP="00AF7228">
            <w:pPr>
              <w:rPr>
                <w:b w:val="0"/>
                <w:noProof/>
                <w:sz w:val="20"/>
                <w:szCs w:val="20"/>
              </w:rPr>
            </w:pPr>
            <w:r w:rsidRPr="00BC4224">
              <w:rPr>
                <w:b w:val="0"/>
                <w:noProof/>
                <w:sz w:val="20"/>
                <w:szCs w:val="20"/>
              </w:rPr>
              <w:t>D Constant Value</w:t>
            </w:r>
          </w:p>
        </w:tc>
        <w:tc>
          <w:tcPr>
            <w:tcW w:w="350" w:type="dxa"/>
            <w:tcBorders>
              <w:left w:val="single" w:sz="4" w:space="0" w:color="548DD4" w:themeColor="text2" w:themeTint="99"/>
            </w:tcBorders>
          </w:tcPr>
          <w:p w14:paraId="59A530DB" w14:textId="77777777" w:rsidR="00D11734" w:rsidRPr="00BC4224" w:rsidRDefault="00D11734" w:rsidP="00D11734">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C" w14:textId="7381E7C4" w:rsidR="00D11734" w:rsidRPr="00BC4224" w:rsidRDefault="00D11734"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from Excel spreadsheet; in Table 3 above</w:t>
            </w:r>
          </w:p>
        </w:tc>
      </w:tr>
      <w:tr w:rsidR="00D11734" w:rsidRPr="00BC4224" w14:paraId="183A155F" w14:textId="77777777" w:rsidTr="00D11734">
        <w:trPr>
          <w:trHeight w:val="20"/>
        </w:trPr>
        <w:tc>
          <w:tcPr>
            <w:cnfStyle w:val="001000000000" w:firstRow="0" w:lastRow="0" w:firstColumn="1" w:lastColumn="0" w:oddVBand="0" w:evenVBand="0" w:oddHBand="0" w:evenHBand="0" w:firstRowFirstColumn="0" w:firstRowLastColumn="0" w:lastRowFirstColumn="0" w:lastRowLastColumn="0"/>
            <w:tcW w:w="2790" w:type="dxa"/>
            <w:tcBorders>
              <w:right w:val="single" w:sz="4" w:space="0" w:color="548DD4" w:themeColor="text2" w:themeTint="99"/>
            </w:tcBorders>
          </w:tcPr>
          <w:p w14:paraId="183A155D" w14:textId="77777777" w:rsidR="00D11734" w:rsidRPr="00BC4224" w:rsidRDefault="00D11734" w:rsidP="00AF7228">
            <w:pPr>
              <w:rPr>
                <w:b w:val="0"/>
                <w:noProof/>
                <w:sz w:val="20"/>
                <w:szCs w:val="20"/>
              </w:rPr>
            </w:pPr>
            <w:r w:rsidRPr="00BC4224">
              <w:rPr>
                <w:b w:val="0"/>
                <w:noProof/>
                <w:sz w:val="20"/>
                <w:szCs w:val="20"/>
              </w:rPr>
              <w:t>Function</w:t>
            </w:r>
          </w:p>
        </w:tc>
        <w:tc>
          <w:tcPr>
            <w:tcW w:w="350" w:type="dxa"/>
            <w:tcBorders>
              <w:left w:val="single" w:sz="4" w:space="0" w:color="548DD4" w:themeColor="text2" w:themeTint="99"/>
            </w:tcBorders>
          </w:tcPr>
          <w:p w14:paraId="4ECFD7BB" w14:textId="77777777" w:rsidR="00D11734" w:rsidRPr="00BC4224" w:rsidRDefault="00D11734" w:rsidP="00D11734">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5E" w14:textId="487F1830" w:rsidR="00D11734" w:rsidRPr="00BC4224" w:rsidRDefault="00D11734"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A*B*C*D</w:t>
            </w:r>
          </w:p>
        </w:tc>
      </w:tr>
    </w:tbl>
    <w:p w14:paraId="183A1560" w14:textId="77777777" w:rsidR="00446533" w:rsidRPr="00BC4224" w:rsidRDefault="00446533" w:rsidP="00533E4B">
      <w:pPr>
        <w:pStyle w:val="Body"/>
      </w:pPr>
    </w:p>
    <w:p w14:paraId="183A1561" w14:textId="6AC69031" w:rsidR="00446533" w:rsidRPr="00BC4224" w:rsidRDefault="00446533" w:rsidP="00760568">
      <w:pPr>
        <w:pStyle w:val="bullet"/>
      </w:pPr>
      <w:r w:rsidRPr="00BC4224">
        <w:t xml:space="preserve"> After all the information has been entered, verify that the </w:t>
      </w:r>
      <w:r w:rsidRPr="00BC4224">
        <w:rPr>
          <w:b/>
        </w:rPr>
        <w:t>Valuation Function Definition</w:t>
      </w:r>
      <w:r w:rsidRPr="00BC4224">
        <w:t xml:space="preserve"> window looks like the completed one below:</w:t>
      </w:r>
    </w:p>
    <w:p w14:paraId="183A1562" w14:textId="5E96A05C" w:rsidR="00234716" w:rsidRPr="00BC4224" w:rsidRDefault="00AF7228" w:rsidP="00533E4B">
      <w:pPr>
        <w:pStyle w:val="Body"/>
      </w:pPr>
      <w:r w:rsidRPr="00BC4224">
        <w:rPr>
          <w:noProof/>
        </w:rPr>
        <w:drawing>
          <wp:anchor distT="0" distB="0" distL="114300" distR="114300" simplePos="0" relativeHeight="251657216" behindDoc="0" locked="0" layoutInCell="1" allowOverlap="1" wp14:anchorId="183A16B5" wp14:editId="32CA48A7">
            <wp:simplePos x="0" y="0"/>
            <wp:positionH relativeFrom="column">
              <wp:posOffset>919480</wp:posOffset>
            </wp:positionH>
            <wp:positionV relativeFrom="paragraph">
              <wp:posOffset>7620</wp:posOffset>
            </wp:positionV>
            <wp:extent cx="4280535" cy="3238500"/>
            <wp:effectExtent l="0" t="0" r="5715"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4280535" cy="3238500"/>
                    </a:xfrm>
                    <a:prstGeom prst="rect">
                      <a:avLst/>
                    </a:prstGeom>
                  </pic:spPr>
                </pic:pic>
              </a:graphicData>
            </a:graphic>
            <wp14:sizeRelH relativeFrom="page">
              <wp14:pctWidth>0</wp14:pctWidth>
            </wp14:sizeRelH>
            <wp14:sizeRelV relativeFrom="page">
              <wp14:pctHeight>0</wp14:pctHeight>
            </wp14:sizeRelV>
          </wp:anchor>
        </w:drawing>
      </w:r>
    </w:p>
    <w:p w14:paraId="511397C5" w14:textId="77777777" w:rsidR="00533E4B" w:rsidRPr="00BC4224" w:rsidRDefault="00533E4B" w:rsidP="00533E4B">
      <w:pPr>
        <w:pStyle w:val="Body"/>
      </w:pPr>
    </w:p>
    <w:p w14:paraId="77B23BD3" w14:textId="77777777" w:rsidR="00533E4B" w:rsidRPr="00BC4224" w:rsidRDefault="00533E4B" w:rsidP="00533E4B">
      <w:pPr>
        <w:pStyle w:val="Body"/>
      </w:pPr>
    </w:p>
    <w:p w14:paraId="0BAE1700" w14:textId="77777777" w:rsidR="00533E4B" w:rsidRPr="00BC4224" w:rsidRDefault="00533E4B" w:rsidP="00533E4B">
      <w:pPr>
        <w:pStyle w:val="Body"/>
      </w:pPr>
    </w:p>
    <w:p w14:paraId="30B50C87" w14:textId="77777777" w:rsidR="00533E4B" w:rsidRPr="00BC4224" w:rsidRDefault="00533E4B" w:rsidP="00533E4B">
      <w:pPr>
        <w:pStyle w:val="Body"/>
      </w:pPr>
    </w:p>
    <w:p w14:paraId="2CAE735B" w14:textId="77777777" w:rsidR="00533E4B" w:rsidRPr="00BC4224" w:rsidRDefault="00533E4B" w:rsidP="00533E4B">
      <w:pPr>
        <w:pStyle w:val="Body"/>
      </w:pPr>
    </w:p>
    <w:p w14:paraId="3B8C3B82" w14:textId="77777777" w:rsidR="00533E4B" w:rsidRPr="00BC4224" w:rsidRDefault="00533E4B" w:rsidP="00533E4B">
      <w:pPr>
        <w:pStyle w:val="Body"/>
      </w:pPr>
    </w:p>
    <w:p w14:paraId="0DD3AEB7" w14:textId="77777777" w:rsidR="00533E4B" w:rsidRPr="00BC4224" w:rsidRDefault="00533E4B" w:rsidP="00533E4B">
      <w:pPr>
        <w:pStyle w:val="Body"/>
      </w:pPr>
    </w:p>
    <w:p w14:paraId="0CE256B5" w14:textId="77777777" w:rsidR="00533E4B" w:rsidRPr="00BC4224" w:rsidRDefault="00533E4B" w:rsidP="00533E4B">
      <w:pPr>
        <w:pStyle w:val="Body"/>
      </w:pPr>
    </w:p>
    <w:p w14:paraId="62252861" w14:textId="77777777" w:rsidR="00533E4B" w:rsidRPr="00BC4224" w:rsidRDefault="00533E4B" w:rsidP="00533E4B">
      <w:pPr>
        <w:pStyle w:val="Body"/>
      </w:pPr>
    </w:p>
    <w:p w14:paraId="468B0E25" w14:textId="77777777" w:rsidR="00533E4B" w:rsidRPr="00BC4224" w:rsidRDefault="00533E4B" w:rsidP="00533E4B">
      <w:pPr>
        <w:pStyle w:val="Body"/>
      </w:pPr>
    </w:p>
    <w:p w14:paraId="0510C0D5" w14:textId="77777777" w:rsidR="00AF7228" w:rsidRPr="00BC4224" w:rsidRDefault="00AF7228">
      <w:pPr>
        <w:rPr>
          <w:rFonts w:asciiTheme="majorHAnsi" w:hAnsiTheme="majorHAnsi"/>
          <w:noProof/>
          <w:szCs w:val="28"/>
        </w:rPr>
      </w:pPr>
      <w:r w:rsidRPr="00BC4224">
        <w:br w:type="page"/>
      </w:r>
    </w:p>
    <w:p w14:paraId="183A1563" w14:textId="09E17A58" w:rsidR="0009783C" w:rsidRPr="00BC4224" w:rsidRDefault="007641B1" w:rsidP="00760568">
      <w:pPr>
        <w:pStyle w:val="bullet"/>
        <w:rPr>
          <w:sz w:val="28"/>
        </w:rPr>
      </w:pPr>
      <w:r w:rsidRPr="00BC4224">
        <w:lastRenderedPageBreak/>
        <w:t xml:space="preserve">Click </w:t>
      </w:r>
      <w:r w:rsidRPr="00BC4224">
        <w:rPr>
          <w:i/>
        </w:rPr>
        <w:t>OK</w:t>
      </w:r>
      <w:r w:rsidRPr="00BC4224">
        <w:t xml:space="preserve">. At this point, the </w:t>
      </w:r>
      <w:r w:rsidRPr="00BC4224">
        <w:rPr>
          <w:i/>
        </w:rPr>
        <w:t>Valuation Function Dataset</w:t>
      </w:r>
      <w:r w:rsidR="00BB070B" w:rsidRPr="00BC4224">
        <w:rPr>
          <w:i/>
        </w:rPr>
        <w:t xml:space="preserve"> Definition</w:t>
      </w:r>
      <w:r w:rsidRPr="00BC4224">
        <w:t xml:space="preserve"> box should look like this:</w:t>
      </w:r>
    </w:p>
    <w:p w14:paraId="183A1564" w14:textId="2A1F2B2E" w:rsidR="007A3468" w:rsidRPr="00BC4224" w:rsidRDefault="00ED6B16" w:rsidP="00533E4B">
      <w:pPr>
        <w:pStyle w:val="Body"/>
        <w:rPr>
          <w:noProof/>
        </w:rPr>
      </w:pPr>
      <w:r w:rsidRPr="00BC4224">
        <w:rPr>
          <w:noProof/>
        </w:rPr>
        <w:drawing>
          <wp:anchor distT="0" distB="0" distL="114300" distR="114300" simplePos="0" relativeHeight="251651072" behindDoc="0" locked="0" layoutInCell="1" allowOverlap="1" wp14:anchorId="183A16B7" wp14:editId="1551F1F5">
            <wp:simplePos x="0" y="0"/>
            <wp:positionH relativeFrom="column">
              <wp:posOffset>909955</wp:posOffset>
            </wp:positionH>
            <wp:positionV relativeFrom="paragraph">
              <wp:posOffset>9525</wp:posOffset>
            </wp:positionV>
            <wp:extent cx="4152900" cy="3321050"/>
            <wp:effectExtent l="0" t="0" r="0" b="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4152900" cy="3321050"/>
                    </a:xfrm>
                    <a:prstGeom prst="rect">
                      <a:avLst/>
                    </a:prstGeom>
                  </pic:spPr>
                </pic:pic>
              </a:graphicData>
            </a:graphic>
            <wp14:sizeRelH relativeFrom="page">
              <wp14:pctWidth>0</wp14:pctWidth>
            </wp14:sizeRelH>
            <wp14:sizeRelV relativeFrom="page">
              <wp14:pctHeight>0</wp14:pctHeight>
            </wp14:sizeRelV>
          </wp:anchor>
        </w:drawing>
      </w:r>
    </w:p>
    <w:p w14:paraId="6F58DFEC" w14:textId="77777777" w:rsidR="00533E4B" w:rsidRPr="00BC4224" w:rsidRDefault="00533E4B" w:rsidP="00533E4B">
      <w:pPr>
        <w:pStyle w:val="Body"/>
        <w:rPr>
          <w:noProof/>
        </w:rPr>
      </w:pPr>
    </w:p>
    <w:p w14:paraId="3F9362FF" w14:textId="77777777" w:rsidR="00533E4B" w:rsidRPr="00BC4224" w:rsidRDefault="00533E4B" w:rsidP="00533E4B">
      <w:pPr>
        <w:pStyle w:val="Body"/>
        <w:rPr>
          <w:noProof/>
        </w:rPr>
      </w:pPr>
    </w:p>
    <w:p w14:paraId="1449B545" w14:textId="77777777" w:rsidR="00533E4B" w:rsidRPr="00BC4224" w:rsidRDefault="00533E4B" w:rsidP="00533E4B">
      <w:pPr>
        <w:pStyle w:val="Body"/>
        <w:rPr>
          <w:noProof/>
        </w:rPr>
      </w:pPr>
    </w:p>
    <w:p w14:paraId="6ABBC95E" w14:textId="77777777" w:rsidR="00533E4B" w:rsidRPr="00BC4224" w:rsidRDefault="00533E4B" w:rsidP="00533E4B">
      <w:pPr>
        <w:pStyle w:val="Body"/>
        <w:rPr>
          <w:noProof/>
        </w:rPr>
      </w:pPr>
    </w:p>
    <w:p w14:paraId="412908EB" w14:textId="77777777" w:rsidR="00533E4B" w:rsidRPr="00BC4224" w:rsidRDefault="00533E4B" w:rsidP="00533E4B">
      <w:pPr>
        <w:pStyle w:val="Body"/>
        <w:rPr>
          <w:noProof/>
        </w:rPr>
      </w:pPr>
    </w:p>
    <w:p w14:paraId="5E47FD2E" w14:textId="77777777" w:rsidR="00533E4B" w:rsidRPr="00BC4224" w:rsidRDefault="00533E4B" w:rsidP="00533E4B">
      <w:pPr>
        <w:pStyle w:val="Body"/>
        <w:rPr>
          <w:noProof/>
        </w:rPr>
      </w:pPr>
    </w:p>
    <w:p w14:paraId="0AC8B770" w14:textId="77777777" w:rsidR="00533E4B" w:rsidRPr="00BC4224" w:rsidRDefault="00533E4B" w:rsidP="00533E4B">
      <w:pPr>
        <w:pStyle w:val="Body"/>
        <w:rPr>
          <w:noProof/>
        </w:rPr>
      </w:pPr>
    </w:p>
    <w:p w14:paraId="5132027A" w14:textId="77777777" w:rsidR="00533E4B" w:rsidRPr="00BC4224" w:rsidRDefault="00533E4B" w:rsidP="00533E4B">
      <w:pPr>
        <w:pStyle w:val="Body"/>
        <w:rPr>
          <w:noProof/>
        </w:rPr>
      </w:pPr>
    </w:p>
    <w:p w14:paraId="0695E468" w14:textId="77777777" w:rsidR="00533E4B" w:rsidRPr="00BC4224" w:rsidRDefault="00533E4B" w:rsidP="00533E4B">
      <w:pPr>
        <w:pStyle w:val="Body"/>
        <w:rPr>
          <w:noProof/>
        </w:rPr>
      </w:pPr>
    </w:p>
    <w:p w14:paraId="2C02E22F" w14:textId="77777777" w:rsidR="00D70267" w:rsidRPr="00BC4224" w:rsidRDefault="00D70267" w:rsidP="00533E4B">
      <w:pPr>
        <w:pStyle w:val="Body"/>
        <w:rPr>
          <w:noProof/>
        </w:rPr>
      </w:pPr>
    </w:p>
    <w:p w14:paraId="183A1565" w14:textId="00EE4994" w:rsidR="00C82F20" w:rsidRPr="00BC4224" w:rsidRDefault="00C82F20" w:rsidP="00533E4B">
      <w:pPr>
        <w:pStyle w:val="Body"/>
        <w:rPr>
          <w:rFonts w:eastAsiaTheme="minorEastAsia"/>
        </w:rPr>
      </w:pPr>
      <w:r w:rsidRPr="00BC4224">
        <w:rPr>
          <w:rFonts w:eastAsiaTheme="minorEastAsia"/>
        </w:rPr>
        <w:t xml:space="preserve">In some instances, a country-specific VSL estimate may already exist. A local study or government agency may provide such estimates. In these cases, no adjustment is necessary for differences in income levels across countries. However, it may be necessary to convert to local currency units or adjust for income growth over time. </w:t>
      </w:r>
      <w:r w:rsidR="009D124D">
        <w:rPr>
          <w:rFonts w:eastAsiaTheme="minorEastAsia"/>
        </w:rPr>
        <w:t>You</w:t>
      </w:r>
      <w:r w:rsidRPr="00BC4224">
        <w:rPr>
          <w:rFonts w:eastAsiaTheme="minorEastAsia"/>
        </w:rPr>
        <w:t xml:space="preserve"> will use a local VSL estimate from World Bank (2016), a study that transferred an OECD (2012) VSL estimate of </w:t>
      </w:r>
      <w:r w:rsidRPr="00BC4224">
        <w:rPr>
          <w:iCs/>
        </w:rPr>
        <w:t>$3,830,000 (2011$) to other countries using an income elasticity of 0.8.</w:t>
      </w:r>
      <w:r w:rsidR="00E22FBF">
        <w:rPr>
          <w:rFonts w:eastAsiaTheme="minorEastAsia"/>
        </w:rPr>
        <w:t xml:space="preserve"> </w:t>
      </w:r>
      <w:r w:rsidR="006061AE" w:rsidRPr="00BC4224">
        <w:rPr>
          <w:rFonts w:eastAsiaTheme="minorEastAsia"/>
        </w:rPr>
        <w:t xml:space="preserve">If your VSL </w:t>
      </w:r>
      <w:r w:rsidRPr="00BC4224">
        <w:rPr>
          <w:rFonts w:eastAsiaTheme="minorEastAsia"/>
        </w:rPr>
        <w:t>estimate</w:t>
      </w:r>
      <w:r w:rsidR="006061AE" w:rsidRPr="00BC4224">
        <w:rPr>
          <w:rFonts w:eastAsiaTheme="minorEastAsia"/>
        </w:rPr>
        <w:t xml:space="preserve"> i</w:t>
      </w:r>
      <w:r w:rsidRPr="00BC4224">
        <w:rPr>
          <w:rFonts w:eastAsiaTheme="minorEastAsia"/>
        </w:rPr>
        <w:t>s in International (PPP-adjusted) dollars</w:t>
      </w:r>
      <w:r w:rsidR="006061AE" w:rsidRPr="00BC4224">
        <w:rPr>
          <w:rFonts w:eastAsiaTheme="minorEastAsia"/>
        </w:rPr>
        <w:t>, use the steps below to calculate the VSL in Chilean pesos</w:t>
      </w:r>
      <w:r w:rsidRPr="00BC4224">
        <w:rPr>
          <w:rFonts w:eastAsiaTheme="minorEastAsia"/>
        </w:rPr>
        <w:t>:</w:t>
      </w:r>
    </w:p>
    <w:p w14:paraId="183A1566" w14:textId="77777777" w:rsidR="00C82F20" w:rsidRPr="00BC4224" w:rsidRDefault="004956BD" w:rsidP="00533E4B">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Chile</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Chile</m:t>
              </m:r>
              <m:r>
                <m:rPr>
                  <m:sty m:val="p"/>
                </m:rPr>
                <w:rPr>
                  <w:rFonts w:ascii="Cambria Math" w:hAnsi="Cambria Math"/>
                </w:rPr>
                <m:t>,2011</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Chile</m:t>
                          </m:r>
                          <m:r>
                            <m:rPr>
                              <m:sty m:val="p"/>
                            </m:rPr>
                            <w:rPr>
                              <w:rFonts w:ascii="Cambria Math" w:hAnsi="Cambria Math"/>
                            </w:rPr>
                            <m:t>,2011</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2011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Chile</m:t>
                  </m:r>
                  <m:r>
                    <m:rPr>
                      <m:sty m:val="p"/>
                    </m:rPr>
                    <w:rPr>
                      <w:rFonts w:ascii="Cambria Math" w:hAnsi="Cambria Math"/>
                    </w:rPr>
                    <m:t xml:space="preserve"> 2011</m:t>
                  </m:r>
                </m:sub>
              </m:sSub>
            </m:den>
          </m:f>
        </m:oMath>
      </m:oMathPara>
    </w:p>
    <w:p w14:paraId="183A1567" w14:textId="77777777" w:rsidR="00C82F20" w:rsidRPr="00BC4224" w:rsidRDefault="00C82F20" w:rsidP="00FA23EC">
      <w:pPr>
        <w:autoSpaceDE w:val="0"/>
        <w:autoSpaceDN w:val="0"/>
        <w:adjustRightInd w:val="0"/>
        <w:spacing w:after="0"/>
        <w:ind w:left="1872"/>
        <w:rPr>
          <w:rFonts w:ascii="Cambria" w:eastAsiaTheme="minorEastAsia" w:hAnsi="Cambria" w:cs="Cambria"/>
          <w:b/>
          <w:color w:val="000000"/>
        </w:rPr>
      </w:pPr>
      <w:r w:rsidRPr="00BC4224">
        <w:t xml:space="preserve">           =              </w:t>
      </w:r>
      <w:r w:rsidRPr="00BC4224">
        <w:rPr>
          <w:rFonts w:ascii="Cambria" w:eastAsiaTheme="minorEastAsia" w:hAnsi="Cambria" w:cs="Cambria"/>
          <w:b/>
          <w:color w:val="000000"/>
        </w:rPr>
        <w:t xml:space="preserve">A  </w:t>
      </w:r>
      <w:r w:rsidRPr="00BC4224">
        <w:rPr>
          <w:b/>
        </w:rPr>
        <w:t xml:space="preserve">            *            </w:t>
      </w:r>
      <w:r w:rsidRPr="00BC4224">
        <w:rPr>
          <w:rFonts w:ascii="Cambria" w:eastAsiaTheme="minorEastAsia" w:hAnsi="Cambria" w:cs="Cambria"/>
          <w:b/>
          <w:color w:val="000000"/>
        </w:rPr>
        <w:t xml:space="preserve">B         </w:t>
      </w:r>
      <w:r w:rsidRPr="00BC4224">
        <w:rPr>
          <w:b/>
        </w:rPr>
        <w:t xml:space="preserve">      *      C         *           </w:t>
      </w:r>
      <w:r w:rsidRPr="00BC4224">
        <w:rPr>
          <w:rFonts w:ascii="Cambria" w:eastAsiaTheme="minorEastAsia" w:hAnsi="Cambria" w:cs="Cambria"/>
          <w:b/>
          <w:color w:val="000000"/>
        </w:rPr>
        <w:t>D</w:t>
      </w:r>
    </w:p>
    <w:p w14:paraId="183A1568" w14:textId="77777777" w:rsidR="00C82F20" w:rsidRPr="00BC4224" w:rsidRDefault="00C82F20" w:rsidP="00533E4B">
      <w:pPr>
        <w:pStyle w:val="Body"/>
      </w:pPr>
      <w:r w:rsidRPr="00BC4224">
        <w:t>Where:</w:t>
      </w:r>
    </w:p>
    <w:p w14:paraId="183A1569" w14:textId="77777777" w:rsidR="00C82F20" w:rsidRPr="00BC4224" w:rsidRDefault="004956BD"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Chile,2015</m:t>
            </m:r>
          </m:sub>
        </m:sSub>
      </m:oMath>
      <w:r w:rsidR="00C82F20" w:rsidRPr="00BC4224">
        <w:t xml:space="preserve"> is the VSL value for </w:t>
      </w:r>
      <w:r w:rsidR="009E16E9" w:rsidRPr="00BC4224">
        <w:t>Chile</w:t>
      </w:r>
      <w:r w:rsidR="00C82F20" w:rsidRPr="00BC4224">
        <w:t xml:space="preserve"> in 2015 </w:t>
      </w:r>
      <w:r w:rsidR="009E16E9" w:rsidRPr="00BC4224">
        <w:t>Chilean</w:t>
      </w:r>
      <w:r w:rsidR="00C82F20" w:rsidRPr="00BC4224">
        <w:t xml:space="preserve"> pesos</w:t>
      </w:r>
    </w:p>
    <w:p w14:paraId="183A156A" w14:textId="77777777" w:rsidR="00C82F20" w:rsidRPr="00BC4224" w:rsidRDefault="004956BD"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Chile,2011</m:t>
            </m:r>
          </m:sub>
        </m:sSub>
      </m:oMath>
      <w:r w:rsidR="00C82F20" w:rsidRPr="00BC4224">
        <w:t xml:space="preserve"> is the VSL value for </w:t>
      </w:r>
      <w:r w:rsidR="009E16E9" w:rsidRPr="00BC4224">
        <w:t>Chile</w:t>
      </w:r>
      <w:r w:rsidR="00C82F20" w:rsidRPr="00BC4224">
        <w:t xml:space="preserve"> in 2011 international dollars </w:t>
      </w:r>
    </w:p>
    <w:p w14:paraId="183A156B" w14:textId="77777777" w:rsidR="00C82F20" w:rsidRPr="00BC4224" w:rsidRDefault="00C82F20" w:rsidP="00760568">
      <w:pPr>
        <w:pStyle w:val="bullet"/>
      </w:pPr>
      <m:oMath>
        <m:r>
          <w:rPr>
            <w:rFonts w:ascii="Cambria Math" w:hAnsi="Cambria Math"/>
          </w:rPr>
          <m:t>Y</m:t>
        </m:r>
      </m:oMath>
      <w:r w:rsidRPr="00BC4224">
        <w:t xml:space="preserve"> is the per capita GDP of the specified country in the specified year, expressed in constant international (PPP-adjusted) dollars</w:t>
      </w:r>
    </w:p>
    <w:p w14:paraId="183A156C" w14:textId="77777777" w:rsidR="00C82F20" w:rsidRPr="00BC4224" w:rsidRDefault="004956BD" w:rsidP="00760568">
      <w:pPr>
        <w:pStyle w:val="bullet"/>
      </w:pPr>
      <m:oMath>
        <m:sSub>
          <m:sSubPr>
            <m:ctrlPr>
              <w:rPr>
                <w:rFonts w:ascii="Cambria Math" w:hAnsi="Cambria Math"/>
                <w:i/>
              </w:rPr>
            </m:ctrlPr>
          </m:sSubPr>
          <m:e>
            <m:r>
              <w:rPr>
                <w:rFonts w:ascii="Cambria Math" w:hAnsi="Cambria Math"/>
              </w:rPr>
              <m:t>PPP</m:t>
            </m:r>
          </m:e>
          <m:sub>
            <m:r>
              <w:rPr>
                <w:rFonts w:ascii="Cambria Math" w:hAnsi="Cambria Math"/>
              </w:rPr>
              <m:t>2011</m:t>
            </m:r>
          </m:sub>
        </m:sSub>
      </m:oMath>
      <w:r w:rsidR="00C82F20" w:rsidRPr="00BC4224">
        <w:t xml:space="preserve"> is the purchasing power parity index in 2011 in units of </w:t>
      </w:r>
      <w:r w:rsidR="009E16E9" w:rsidRPr="00BC4224">
        <w:t>Chilean</w:t>
      </w:r>
      <w:r w:rsidR="00C82F20" w:rsidRPr="00BC4224">
        <w:t xml:space="preserve"> pesos per international dollar</w:t>
      </w:r>
    </w:p>
    <w:p w14:paraId="1F49A6F3" w14:textId="67967498" w:rsidR="00D70267" w:rsidRPr="00BC4224" w:rsidRDefault="00D70267">
      <w:pPr>
        <w:rPr>
          <w:rFonts w:asciiTheme="majorHAnsi" w:eastAsiaTheme="minorEastAsia" w:hAnsiTheme="majorHAnsi"/>
          <w:noProof/>
          <w:szCs w:val="28"/>
        </w:rPr>
      </w:pPr>
      <w:r w:rsidRPr="00BC4224">
        <w:rPr>
          <w:rFonts w:eastAsiaTheme="minorEastAsia"/>
        </w:rPr>
        <w:br w:type="page"/>
      </w:r>
    </w:p>
    <w:p w14:paraId="183A156D" w14:textId="77777777" w:rsidR="00C82F20" w:rsidRPr="00BC4224" w:rsidRDefault="00C82F20" w:rsidP="00760568">
      <w:pPr>
        <w:pStyle w:val="bullet"/>
      </w:pPr>
      <m:oMath>
        <m:r>
          <w:rPr>
            <w:rFonts w:ascii="Cambria Math" w:hAnsi="Cambria Math"/>
          </w:rPr>
          <w:lastRenderedPageBreak/>
          <m:t>ε</m:t>
        </m:r>
      </m:oMath>
      <w:r w:rsidRPr="00BC4224">
        <w:t xml:space="preserve"> is the income elasticity of the VSL ; OECD assumption = 0.8</w:t>
      </w:r>
    </w:p>
    <w:p w14:paraId="183A156E" w14:textId="77777777" w:rsidR="00C82F20" w:rsidRPr="00BC4224" w:rsidRDefault="00C82F20" w:rsidP="00760568">
      <w:pPr>
        <w:pStyle w:val="bullet"/>
      </w:pPr>
      <w:r w:rsidRPr="00BC4224">
        <w:rPr>
          <w:i/>
        </w:rPr>
        <w:t>CPI</w:t>
      </w:r>
      <w:r w:rsidRPr="00BC4224">
        <w:t xml:space="preserve"> is the consumer price index in the specified country in the specified year</w:t>
      </w:r>
    </w:p>
    <w:p w14:paraId="183A1570" w14:textId="77777777" w:rsidR="00C82F20" w:rsidRPr="00BC4224" w:rsidRDefault="00C82F20" w:rsidP="001D2343">
      <w:pPr>
        <w:pStyle w:val="Body"/>
        <w:rPr>
          <w:rFonts w:eastAsiaTheme="minorEastAsia"/>
        </w:rPr>
      </w:pPr>
      <w:r w:rsidRPr="00BC4224">
        <w:rPr>
          <w:rFonts w:eastAsiaTheme="minorEastAsia"/>
        </w:rPr>
        <w:t>Using the values presented in Table 6</w:t>
      </w:r>
      <w:r w:rsidR="003F29BD" w:rsidRPr="00BC4224">
        <w:rPr>
          <w:rFonts w:eastAsiaTheme="minorEastAsia"/>
        </w:rPr>
        <w:t xml:space="preserve"> </w:t>
      </w:r>
      <w:r w:rsidRPr="00BC4224">
        <w:rPr>
          <w:rFonts w:eastAsiaTheme="minorEastAsia"/>
        </w:rPr>
        <w:t xml:space="preserve">(or equivalent data for the country for which you are making the calculations), calculate the values for A, B, C, and D and record your results in Table 7. This can be done using a calculator, Microsoft Excel or OpenOffice Calc. </w:t>
      </w:r>
    </w:p>
    <w:p w14:paraId="183A1572" w14:textId="63966436" w:rsidR="00C82F20" w:rsidRPr="00BC4224" w:rsidRDefault="00C82F20" w:rsidP="001D2343">
      <w:pPr>
        <w:autoSpaceDE w:val="0"/>
        <w:autoSpaceDN w:val="0"/>
        <w:adjustRightInd w:val="0"/>
        <w:spacing w:before="200"/>
        <w:rPr>
          <w:rFonts w:asciiTheme="majorHAnsi" w:eastAsiaTheme="minorEastAsia" w:hAnsiTheme="majorHAnsi" w:cs="Cambria"/>
          <w:b/>
          <w:color w:val="000000"/>
        </w:rPr>
      </w:pPr>
      <w:proofErr w:type="gramStart"/>
      <w:r w:rsidRPr="00BC4224">
        <w:rPr>
          <w:rFonts w:asciiTheme="majorHAnsi" w:eastAsiaTheme="minorEastAsia" w:hAnsiTheme="majorHAnsi" w:cs="Cambria"/>
          <w:b/>
          <w:color w:val="000000"/>
        </w:rPr>
        <w:t>Table 6.</w:t>
      </w:r>
      <w:proofErr w:type="gramEnd"/>
      <w:r w:rsidRPr="00BC4224">
        <w:rPr>
          <w:rFonts w:asciiTheme="majorHAnsi" w:eastAsiaTheme="minorEastAsia" w:hAnsiTheme="majorHAnsi" w:cs="Cambria"/>
          <w:b/>
          <w:color w:val="000000"/>
        </w:rPr>
        <w:t xml:space="preserve"> </w:t>
      </w:r>
      <w:r w:rsidR="00BD2BAB" w:rsidRPr="00BC4224">
        <w:rPr>
          <w:rFonts w:asciiTheme="majorHAnsi" w:eastAsiaTheme="minorEastAsia" w:hAnsiTheme="majorHAnsi" w:cs="Cambria"/>
          <w:b/>
          <w:color w:val="000000"/>
        </w:rPr>
        <w:t xml:space="preserve"> </w:t>
      </w:r>
      <w:r w:rsidRPr="00BC4224">
        <w:rPr>
          <w:rFonts w:asciiTheme="majorHAnsi" w:eastAsiaTheme="minorEastAsia" w:hAnsiTheme="majorHAnsi" w:cs="Cambria"/>
          <w:b/>
          <w:color w:val="000000"/>
        </w:rPr>
        <w:t>Values to Adjust From 2011to 2015 Chile VSL</w:t>
      </w:r>
    </w:p>
    <w:tbl>
      <w:tblPr>
        <w:tblStyle w:val="LightList-Accent3"/>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D70267" w:rsidRPr="00BC4224" w14:paraId="183A1579" w14:textId="77777777" w:rsidTr="00583F6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83A1573" w14:textId="5405053E" w:rsidR="00C82F20" w:rsidRPr="00BC4224" w:rsidRDefault="00BD2BAB" w:rsidP="00D70267">
            <w:pPr>
              <w:jc w:val="center"/>
              <w:rPr>
                <w:bCs w:val="0"/>
                <w:color w:val="auto"/>
                <w:sz w:val="20"/>
                <w:szCs w:val="20"/>
              </w:rPr>
            </w:pPr>
            <w:r w:rsidRPr="00BC4224">
              <w:rPr>
                <w:bCs w:val="0"/>
                <w:color w:val="auto"/>
                <w:sz w:val="20"/>
                <w:szCs w:val="20"/>
              </w:rPr>
              <w:t>COUNTRY</w:t>
            </w:r>
          </w:p>
        </w:tc>
        <w:tc>
          <w:tcPr>
            <w:tcW w:w="1080" w:type="dxa"/>
            <w:shd w:val="clear" w:color="auto" w:fill="95B3D7" w:themeFill="accent1" w:themeFillTint="99"/>
            <w:vAlign w:val="bottom"/>
          </w:tcPr>
          <w:p w14:paraId="183A1574" w14:textId="25D1A36C"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YEAR</w:t>
            </w:r>
          </w:p>
        </w:tc>
        <w:tc>
          <w:tcPr>
            <w:tcW w:w="1620" w:type="dxa"/>
            <w:shd w:val="clear" w:color="auto" w:fill="95B3D7" w:themeFill="accent1" w:themeFillTint="99"/>
            <w:vAlign w:val="bottom"/>
          </w:tcPr>
          <w:p w14:paraId="183A1575" w14:textId="5352DF14"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 xml:space="preserve">VSL </w:t>
            </w:r>
            <w:r w:rsidRPr="00BC4224">
              <w:rPr>
                <w:bCs w:val="0"/>
                <w:color w:val="auto"/>
                <w:sz w:val="20"/>
                <w:szCs w:val="20"/>
              </w:rPr>
              <w:br/>
              <w:t>(MEAN)</w:t>
            </w:r>
          </w:p>
        </w:tc>
        <w:tc>
          <w:tcPr>
            <w:tcW w:w="2250" w:type="dxa"/>
            <w:shd w:val="clear" w:color="auto" w:fill="95B3D7" w:themeFill="accent1" w:themeFillTint="99"/>
            <w:vAlign w:val="bottom"/>
          </w:tcPr>
          <w:p w14:paraId="183A1576" w14:textId="493221A6"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GDP PER CAPITA</w:t>
            </w:r>
            <w:r w:rsidRPr="00BC4224">
              <w:rPr>
                <w:bCs w:val="0"/>
                <w:color w:val="auto"/>
                <w:sz w:val="20"/>
                <w:szCs w:val="20"/>
              </w:rPr>
              <w:br/>
              <w:t>(CONSTANT 2010 INTERNATIONAL $)</w:t>
            </w:r>
            <w:r w:rsidR="009E16E9" w:rsidRPr="00BC4224">
              <w:rPr>
                <w:rStyle w:val="FootnoteReference"/>
                <w:bCs w:val="0"/>
                <w:color w:val="auto"/>
                <w:sz w:val="20"/>
                <w:szCs w:val="20"/>
              </w:rPr>
              <w:footnoteReference w:id="5"/>
            </w:r>
          </w:p>
        </w:tc>
        <w:tc>
          <w:tcPr>
            <w:tcW w:w="2250" w:type="dxa"/>
            <w:shd w:val="clear" w:color="auto" w:fill="95B3D7" w:themeFill="accent1" w:themeFillTint="99"/>
            <w:vAlign w:val="bottom"/>
          </w:tcPr>
          <w:p w14:paraId="183A1577" w14:textId="4EA233DD"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BC4224">
              <w:rPr>
                <w:bCs w:val="0"/>
                <w:color w:val="auto"/>
                <w:sz w:val="20"/>
                <w:szCs w:val="20"/>
              </w:rPr>
              <w:t>PPP</w:t>
            </w:r>
            <w:r w:rsidRPr="00BC4224">
              <w:rPr>
                <w:bCs w:val="0"/>
                <w:color w:val="auto"/>
                <w:sz w:val="20"/>
                <w:szCs w:val="20"/>
              </w:rPr>
              <w:br/>
              <w:t>(CHILEAN PESOS PER INTERNATIONAL $)</w:t>
            </w:r>
            <w:r w:rsidRPr="00BC4224">
              <w:rPr>
                <w:bCs w:val="0"/>
                <w:color w:val="auto"/>
                <w:sz w:val="20"/>
                <w:szCs w:val="20"/>
                <w:vertAlign w:val="superscript"/>
              </w:rPr>
              <w:t>4</w:t>
            </w:r>
          </w:p>
        </w:tc>
        <w:tc>
          <w:tcPr>
            <w:tcW w:w="1480" w:type="dxa"/>
            <w:shd w:val="clear" w:color="auto" w:fill="95B3D7" w:themeFill="accent1" w:themeFillTint="99"/>
            <w:vAlign w:val="bottom"/>
          </w:tcPr>
          <w:p w14:paraId="183A1578" w14:textId="56371013"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BC4224">
              <w:rPr>
                <w:bCs w:val="0"/>
                <w:color w:val="auto"/>
                <w:sz w:val="20"/>
                <w:szCs w:val="20"/>
              </w:rPr>
              <w:t>CONSUMER PRICE INDEX (2010 = 100)</w:t>
            </w:r>
            <w:r w:rsidR="009E16E9" w:rsidRPr="00BC4224">
              <w:rPr>
                <w:rStyle w:val="FootnoteReference"/>
                <w:bCs w:val="0"/>
                <w:color w:val="auto"/>
                <w:sz w:val="20"/>
                <w:szCs w:val="20"/>
              </w:rPr>
              <w:footnoteReference w:id="6"/>
            </w:r>
          </w:p>
        </w:tc>
      </w:tr>
      <w:tr w:rsidR="00D70267" w:rsidRPr="00BC4224" w14:paraId="183A1580" w14:textId="77777777" w:rsidTr="00583F6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83A157A" w14:textId="77777777" w:rsidR="009E16E9" w:rsidRPr="00BC4224" w:rsidRDefault="009E16E9" w:rsidP="00D70267">
            <w:pPr>
              <w:jc w:val="center"/>
              <w:rPr>
                <w:sz w:val="20"/>
                <w:szCs w:val="20"/>
              </w:rPr>
            </w:pPr>
            <w:r w:rsidRPr="00BC4224">
              <w:rPr>
                <w:sz w:val="20"/>
                <w:szCs w:val="20"/>
              </w:rPr>
              <w:t>Chile</w:t>
            </w:r>
          </w:p>
        </w:tc>
        <w:tc>
          <w:tcPr>
            <w:tcW w:w="1080" w:type="dxa"/>
            <w:tcBorders>
              <w:top w:val="none" w:sz="0" w:space="0" w:color="auto"/>
              <w:bottom w:val="none" w:sz="0" w:space="0" w:color="auto"/>
            </w:tcBorders>
          </w:tcPr>
          <w:p w14:paraId="183A157B" w14:textId="77777777" w:rsidR="009E16E9" w:rsidRPr="00BC4224" w:rsidRDefault="009E16E9"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BC4224">
              <w:rPr>
                <w:i/>
                <w:iCs/>
                <w:sz w:val="20"/>
                <w:szCs w:val="20"/>
              </w:rPr>
              <w:t>2011</w:t>
            </w:r>
          </w:p>
        </w:tc>
        <w:tc>
          <w:tcPr>
            <w:tcW w:w="1620" w:type="dxa"/>
            <w:tcBorders>
              <w:top w:val="none" w:sz="0" w:space="0" w:color="auto"/>
              <w:bottom w:val="none" w:sz="0" w:space="0" w:color="auto"/>
            </w:tcBorders>
          </w:tcPr>
          <w:p w14:paraId="183A157C" w14:textId="77777777" w:rsidR="009E16E9" w:rsidRPr="00BC4224" w:rsidRDefault="009E16E9"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BC4224">
              <w:rPr>
                <w:sz w:val="20"/>
                <w:szCs w:val="20"/>
              </w:rPr>
              <w:t>$2,376,244</w:t>
            </w:r>
            <w:r w:rsidRPr="00BC4224">
              <w:rPr>
                <w:rStyle w:val="FootnoteReference"/>
                <w:sz w:val="20"/>
                <w:szCs w:val="20"/>
              </w:rPr>
              <w:footnoteReference w:id="7"/>
            </w:r>
          </w:p>
        </w:tc>
        <w:tc>
          <w:tcPr>
            <w:tcW w:w="2250" w:type="dxa"/>
            <w:tcBorders>
              <w:top w:val="none" w:sz="0" w:space="0" w:color="auto"/>
              <w:bottom w:val="none" w:sz="0" w:space="0" w:color="auto"/>
            </w:tcBorders>
          </w:tcPr>
          <w:p w14:paraId="183A157D" w14:textId="77777777" w:rsidR="009E16E9" w:rsidRPr="00BC4224" w:rsidRDefault="00A44FB9"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BC4224">
              <w:rPr>
                <w:sz w:val="20"/>
                <w:szCs w:val="20"/>
              </w:rPr>
              <w:t>$13,385</w:t>
            </w:r>
          </w:p>
        </w:tc>
        <w:tc>
          <w:tcPr>
            <w:tcW w:w="2250" w:type="dxa"/>
            <w:tcBorders>
              <w:top w:val="none" w:sz="0" w:space="0" w:color="auto"/>
              <w:bottom w:val="none" w:sz="0" w:space="0" w:color="auto"/>
            </w:tcBorders>
          </w:tcPr>
          <w:p w14:paraId="183A157E" w14:textId="77777777" w:rsidR="009E16E9" w:rsidRPr="00BC4224" w:rsidRDefault="00A44FB9"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BC4224">
              <w:rPr>
                <w:sz w:val="20"/>
                <w:szCs w:val="20"/>
              </w:rPr>
              <w:t>348.0</w:t>
            </w:r>
          </w:p>
        </w:tc>
        <w:tc>
          <w:tcPr>
            <w:tcW w:w="1480" w:type="dxa"/>
            <w:tcBorders>
              <w:top w:val="none" w:sz="0" w:space="0" w:color="auto"/>
              <w:bottom w:val="none" w:sz="0" w:space="0" w:color="auto"/>
              <w:right w:val="none" w:sz="0" w:space="0" w:color="auto"/>
            </w:tcBorders>
          </w:tcPr>
          <w:p w14:paraId="183A157F" w14:textId="77777777" w:rsidR="009E16E9" w:rsidRPr="00BC4224" w:rsidRDefault="00A44FB9"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BC4224">
              <w:rPr>
                <w:sz w:val="20"/>
                <w:szCs w:val="20"/>
              </w:rPr>
              <w:t>103.3</w:t>
            </w:r>
          </w:p>
        </w:tc>
      </w:tr>
      <w:tr w:rsidR="00D70267" w:rsidRPr="00BC4224" w14:paraId="183A1587" w14:textId="77777777" w:rsidTr="00583F6A">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183A1581" w14:textId="77777777" w:rsidR="009E16E9" w:rsidRPr="00BC4224" w:rsidRDefault="009E16E9" w:rsidP="00D70267">
            <w:pPr>
              <w:jc w:val="center"/>
              <w:rPr>
                <w:sz w:val="20"/>
                <w:szCs w:val="20"/>
              </w:rPr>
            </w:pPr>
          </w:p>
        </w:tc>
        <w:tc>
          <w:tcPr>
            <w:tcW w:w="1080" w:type="dxa"/>
          </w:tcPr>
          <w:p w14:paraId="183A1582" w14:textId="77777777" w:rsidR="009E16E9" w:rsidRPr="00BC4224"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BC4224">
              <w:rPr>
                <w:i/>
                <w:iCs/>
                <w:sz w:val="20"/>
                <w:szCs w:val="20"/>
              </w:rPr>
              <w:t>2015</w:t>
            </w:r>
          </w:p>
        </w:tc>
        <w:tc>
          <w:tcPr>
            <w:tcW w:w="1620" w:type="dxa"/>
          </w:tcPr>
          <w:p w14:paraId="183A1583" w14:textId="77777777" w:rsidR="009E16E9" w:rsidRPr="00BC4224"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BC4224">
              <w:rPr>
                <w:i/>
                <w:iCs/>
                <w:sz w:val="20"/>
                <w:szCs w:val="20"/>
              </w:rPr>
              <w:t>Estimated by equation</w:t>
            </w:r>
          </w:p>
        </w:tc>
        <w:tc>
          <w:tcPr>
            <w:tcW w:w="2250" w:type="dxa"/>
          </w:tcPr>
          <w:p w14:paraId="183A1584" w14:textId="77777777" w:rsidR="009E16E9" w:rsidRPr="00BC4224" w:rsidRDefault="00A44FB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BC4224">
              <w:rPr>
                <w:sz w:val="20"/>
                <w:szCs w:val="20"/>
              </w:rPr>
              <w:t>$14,660</w:t>
            </w:r>
          </w:p>
        </w:tc>
        <w:tc>
          <w:tcPr>
            <w:tcW w:w="2250" w:type="dxa"/>
          </w:tcPr>
          <w:p w14:paraId="183A1585" w14:textId="77777777" w:rsidR="009E16E9" w:rsidRPr="00BC4224"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BC4224">
              <w:rPr>
                <w:sz w:val="20"/>
                <w:szCs w:val="20"/>
              </w:rPr>
              <w:t>375.6</w:t>
            </w:r>
          </w:p>
        </w:tc>
        <w:tc>
          <w:tcPr>
            <w:tcW w:w="1480" w:type="dxa"/>
          </w:tcPr>
          <w:p w14:paraId="183A1586" w14:textId="77777777" w:rsidR="009E16E9" w:rsidRPr="00BC4224" w:rsidRDefault="009E16E9"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BC4224">
              <w:rPr>
                <w:sz w:val="20"/>
                <w:szCs w:val="20"/>
              </w:rPr>
              <w:t>118.4</w:t>
            </w:r>
          </w:p>
        </w:tc>
      </w:tr>
    </w:tbl>
    <w:p w14:paraId="183A1588" w14:textId="77777777" w:rsidR="00C82F20" w:rsidRPr="00BC4224" w:rsidRDefault="00C82F20" w:rsidP="00C82F20">
      <w:pPr>
        <w:autoSpaceDE w:val="0"/>
        <w:autoSpaceDN w:val="0"/>
        <w:adjustRightInd w:val="0"/>
        <w:spacing w:after="0"/>
        <w:rPr>
          <w:rFonts w:ascii="Cambria" w:eastAsiaTheme="minorEastAsia" w:hAnsi="Cambria" w:cs="Cambria"/>
          <w:color w:val="000000"/>
        </w:rPr>
      </w:pPr>
    </w:p>
    <w:p w14:paraId="183A158A" w14:textId="43F2F560" w:rsidR="00C82F20" w:rsidRPr="00BC4224" w:rsidRDefault="00C82F20" w:rsidP="00BD2BAB">
      <w:pPr>
        <w:spacing w:before="200"/>
        <w:rPr>
          <w:rFonts w:asciiTheme="majorHAnsi" w:hAnsiTheme="majorHAnsi"/>
          <w:b/>
        </w:rPr>
      </w:pPr>
      <w:proofErr w:type="gramStart"/>
      <w:r w:rsidRPr="00BC4224">
        <w:rPr>
          <w:rFonts w:asciiTheme="majorHAnsi" w:hAnsiTheme="majorHAnsi"/>
          <w:b/>
        </w:rPr>
        <w:t>Table 7.</w:t>
      </w:r>
      <w:proofErr w:type="gramEnd"/>
      <w:r w:rsidR="00E22FBF">
        <w:rPr>
          <w:rFonts w:asciiTheme="majorHAnsi" w:hAnsiTheme="majorHAnsi"/>
          <w:b/>
        </w:rPr>
        <w:t xml:space="preserve"> </w:t>
      </w:r>
      <w:r w:rsidRPr="00BC4224">
        <w:rPr>
          <w:rFonts w:asciiTheme="majorHAnsi" w:hAnsiTheme="majorHAnsi"/>
          <w:b/>
        </w:rPr>
        <w:t>Calculated Values for Chilean VSL Adjustment from 2011 to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C82F20" w:rsidRPr="00BC4224" w14:paraId="183A158D" w14:textId="77777777" w:rsidTr="00583F6A">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01BEEF22" w:rsidR="00C82F20" w:rsidRPr="00BC4224" w:rsidRDefault="00BD2BAB" w:rsidP="00D70267">
            <w:pPr>
              <w:jc w:val="center"/>
              <w:rPr>
                <w:color w:val="auto"/>
              </w:rPr>
            </w:pPr>
            <w:r w:rsidRPr="00BC4224">
              <w:rPr>
                <w:color w:val="auto"/>
              </w:rPr>
              <w:t>PARAMETER</w:t>
            </w:r>
          </w:p>
        </w:tc>
        <w:tc>
          <w:tcPr>
            <w:tcW w:w="2625" w:type="dxa"/>
            <w:shd w:val="clear" w:color="auto" w:fill="95B3D7" w:themeFill="accent1" w:themeFillTint="99"/>
            <w:vAlign w:val="bottom"/>
          </w:tcPr>
          <w:p w14:paraId="183A158C" w14:textId="7E6B08C6" w:rsidR="00C82F20" w:rsidRPr="00BC4224" w:rsidRDefault="00BD2BAB" w:rsidP="00D70267">
            <w:pPr>
              <w:jc w:val="center"/>
              <w:cnfStyle w:val="100000000000" w:firstRow="1" w:lastRow="0" w:firstColumn="0" w:lastColumn="0" w:oddVBand="0" w:evenVBand="0" w:oddHBand="0" w:evenHBand="0" w:firstRowFirstColumn="0" w:firstRowLastColumn="0" w:lastRowFirstColumn="0" w:lastRowLastColumn="0"/>
              <w:rPr>
                <w:color w:val="auto"/>
              </w:rPr>
            </w:pPr>
            <w:r w:rsidRPr="00BC4224">
              <w:rPr>
                <w:color w:val="auto"/>
              </w:rPr>
              <w:t>VALUE</w:t>
            </w:r>
          </w:p>
        </w:tc>
      </w:tr>
      <w:tr w:rsidR="00C82F20" w:rsidRPr="00BC4224" w14:paraId="183A1590" w14:textId="77777777" w:rsidTr="00583F6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77777777" w:rsidR="00C82F20" w:rsidRPr="00BC4224" w:rsidRDefault="00C82F20" w:rsidP="00D70267">
            <w:pPr>
              <w:rPr>
                <w:sz w:val="20"/>
                <w:szCs w:val="20"/>
              </w:rPr>
            </w:pPr>
            <w:r w:rsidRPr="00BC4224">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Chile,2011</m:t>
                  </m:r>
                </m:sub>
              </m:sSub>
            </m:oMath>
          </w:p>
        </w:tc>
        <w:tc>
          <w:tcPr>
            <w:tcW w:w="2625" w:type="dxa"/>
            <w:tcBorders>
              <w:top w:val="none" w:sz="0" w:space="0" w:color="auto"/>
              <w:bottom w:val="none" w:sz="0" w:space="0" w:color="auto"/>
              <w:right w:val="none" w:sz="0" w:space="0" w:color="auto"/>
            </w:tcBorders>
            <w:vAlign w:val="center"/>
          </w:tcPr>
          <w:p w14:paraId="183A158F" w14:textId="77777777" w:rsidR="00C82F20" w:rsidRPr="00BC4224" w:rsidRDefault="006A416A" w:rsidP="00D70267">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BC4224">
              <w:rPr>
                <w:color w:val="000000"/>
                <w:sz w:val="20"/>
                <w:szCs w:val="20"/>
              </w:rPr>
              <w:t>$2,376,244</w:t>
            </w:r>
          </w:p>
        </w:tc>
      </w:tr>
      <w:tr w:rsidR="00C82F20" w:rsidRPr="00BC4224" w14:paraId="183A1593" w14:textId="77777777" w:rsidTr="00583F6A">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77777777" w:rsidR="00C82F20" w:rsidRPr="00BC4224" w:rsidRDefault="00C82F20" w:rsidP="00D70267">
            <w:pPr>
              <w:rPr>
                <w:sz w:val="20"/>
                <w:szCs w:val="20"/>
              </w:rPr>
            </w:pPr>
            <w:r w:rsidRPr="00BC4224">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Chile,2015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Chile,2011</m:t>
                              </m:r>
                            </m:sub>
                          </m:sSub>
                        </m:den>
                      </m:f>
                    </m:e>
                  </m:d>
                </m:e>
                <m:sup>
                  <m:r>
                    <m:rPr>
                      <m:sty m:val="bi"/>
                    </m:rPr>
                    <w:rPr>
                      <w:rFonts w:ascii="Cambria Math" w:hAnsi="Cambria Math" w:cs="Cambria"/>
                      <w:color w:val="000000"/>
                      <w:sz w:val="20"/>
                      <w:szCs w:val="20"/>
                    </w:rPr>
                    <m:t>ε</m:t>
                  </m:r>
                </m:sup>
              </m:sSup>
            </m:oMath>
          </w:p>
        </w:tc>
        <w:tc>
          <w:tcPr>
            <w:tcW w:w="2625" w:type="dxa"/>
            <w:vAlign w:val="center"/>
          </w:tcPr>
          <w:p w14:paraId="183A1592" w14:textId="61A7B48F" w:rsidR="00C82F20" w:rsidRPr="00BC4224" w:rsidRDefault="00530B51" w:rsidP="00D70267">
            <w:pPr>
              <w:jc w:val="right"/>
              <w:cnfStyle w:val="000000000000" w:firstRow="0" w:lastRow="0" w:firstColumn="0" w:lastColumn="0" w:oddVBand="0" w:evenVBand="0" w:oddHBand="0" w:evenHBand="0" w:firstRowFirstColumn="0" w:firstRowLastColumn="0" w:lastRowFirstColumn="0" w:lastRowLastColumn="0"/>
              <w:rPr>
                <w:sz w:val="20"/>
                <w:szCs w:val="20"/>
              </w:rPr>
            </w:pPr>
            <w:r w:rsidRPr="00BC4224">
              <w:rPr>
                <w:sz w:val="20"/>
                <w:szCs w:val="20"/>
              </w:rPr>
              <w:t>1.0755</w:t>
            </w:r>
          </w:p>
        </w:tc>
      </w:tr>
      <w:tr w:rsidR="00C82F20" w:rsidRPr="00BC4224" w14:paraId="183A1596" w14:textId="77777777" w:rsidTr="00583F6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77777777" w:rsidR="00C82F20" w:rsidRPr="00BC4224" w:rsidRDefault="00C82F20" w:rsidP="00D70267">
            <w:pPr>
              <w:rPr>
                <w:sz w:val="20"/>
                <w:szCs w:val="20"/>
              </w:rPr>
            </w:pPr>
            <w:r w:rsidRPr="00BC4224">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2011</m:t>
                  </m:r>
                </m:sub>
              </m:sSub>
            </m:oMath>
          </w:p>
        </w:tc>
        <w:tc>
          <w:tcPr>
            <w:tcW w:w="2625" w:type="dxa"/>
            <w:tcBorders>
              <w:top w:val="none" w:sz="0" w:space="0" w:color="auto"/>
              <w:bottom w:val="none" w:sz="0" w:space="0" w:color="auto"/>
              <w:right w:val="none" w:sz="0" w:space="0" w:color="auto"/>
            </w:tcBorders>
            <w:vAlign w:val="center"/>
          </w:tcPr>
          <w:p w14:paraId="183A1595" w14:textId="77777777" w:rsidR="00C82F20" w:rsidRPr="00BC4224" w:rsidRDefault="006A416A" w:rsidP="00D70267">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BC4224">
              <w:rPr>
                <w:color w:val="000000"/>
                <w:sz w:val="20"/>
                <w:szCs w:val="20"/>
              </w:rPr>
              <w:t>348.0</w:t>
            </w:r>
          </w:p>
        </w:tc>
      </w:tr>
      <w:tr w:rsidR="00C82F20" w:rsidRPr="00BC4224" w14:paraId="183A1599" w14:textId="77777777" w:rsidTr="00583F6A">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77777777" w:rsidR="00C82F20" w:rsidRPr="00BC4224" w:rsidRDefault="00C82F20" w:rsidP="00D70267">
            <w:pPr>
              <w:rPr>
                <w:sz w:val="20"/>
                <w:szCs w:val="20"/>
              </w:rPr>
            </w:pPr>
            <w:r w:rsidRPr="00BC4224">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Chile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Chile 2011</m:t>
                      </m:r>
                    </m:sub>
                  </m:sSub>
                </m:den>
              </m:f>
            </m:oMath>
          </w:p>
        </w:tc>
        <w:tc>
          <w:tcPr>
            <w:tcW w:w="2625" w:type="dxa"/>
            <w:vAlign w:val="center"/>
          </w:tcPr>
          <w:p w14:paraId="183A1598" w14:textId="35055194" w:rsidR="00C82F20" w:rsidRPr="00BC4224" w:rsidRDefault="00530B51" w:rsidP="00D70267">
            <w:pPr>
              <w:jc w:val="right"/>
              <w:cnfStyle w:val="000000000000" w:firstRow="0" w:lastRow="0" w:firstColumn="0" w:lastColumn="0" w:oddVBand="0" w:evenVBand="0" w:oddHBand="0" w:evenHBand="0" w:firstRowFirstColumn="0" w:firstRowLastColumn="0" w:lastRowFirstColumn="0" w:lastRowLastColumn="0"/>
              <w:rPr>
                <w:sz w:val="20"/>
                <w:szCs w:val="20"/>
              </w:rPr>
            </w:pPr>
            <w:r w:rsidRPr="00BC4224">
              <w:rPr>
                <w:sz w:val="20"/>
                <w:szCs w:val="20"/>
              </w:rPr>
              <w:t>1.146</w:t>
            </w:r>
          </w:p>
        </w:tc>
      </w:tr>
    </w:tbl>
    <w:p w14:paraId="183A159A" w14:textId="77777777" w:rsidR="00C82F20" w:rsidRPr="00BC4224" w:rsidRDefault="00C82F20" w:rsidP="00C82F20">
      <w:pPr>
        <w:autoSpaceDE w:val="0"/>
        <w:autoSpaceDN w:val="0"/>
        <w:adjustRightInd w:val="0"/>
        <w:spacing w:after="0"/>
        <w:rPr>
          <w:rFonts w:ascii="Cambria" w:eastAsiaTheme="minorEastAsia" w:hAnsi="Cambria" w:cs="Cambria"/>
          <w:color w:val="000000"/>
        </w:rPr>
      </w:pPr>
    </w:p>
    <w:p w14:paraId="183A159B" w14:textId="09457AB8" w:rsidR="00C82F20" w:rsidRPr="00BC4224" w:rsidRDefault="00DB5EBF" w:rsidP="00BD2BAB">
      <w:pPr>
        <w:pStyle w:val="Body"/>
        <w:rPr>
          <w:iCs/>
        </w:rPr>
      </w:pPr>
      <w:r w:rsidRPr="00BC4224">
        <w:rPr>
          <w:rFonts w:eastAsiaTheme="minorEastAsia"/>
        </w:rPr>
        <w:t xml:space="preserve">Now return to the </w:t>
      </w:r>
      <w:r w:rsidR="00C82F20" w:rsidRPr="00BC4224">
        <w:rPr>
          <w:rFonts w:eastAsiaTheme="minorEastAsia"/>
          <w:b/>
        </w:rPr>
        <w:t>Valuation Function Dataset Definition</w:t>
      </w:r>
      <w:r w:rsidR="00C82F20" w:rsidRPr="00BC4224">
        <w:rPr>
          <w:rFonts w:eastAsiaTheme="minorEastAsia"/>
        </w:rPr>
        <w:t xml:space="preserve"> window:</w:t>
      </w:r>
    </w:p>
    <w:p w14:paraId="183A159C" w14:textId="77777777" w:rsidR="00C82F20" w:rsidRPr="00BC4224" w:rsidRDefault="00C82F20" w:rsidP="00760568">
      <w:pPr>
        <w:pStyle w:val="bullet"/>
        <w:rPr>
          <w:szCs w:val="22"/>
        </w:rPr>
      </w:pPr>
      <w:r w:rsidRPr="00BC4224">
        <w:t xml:space="preserve">Click </w:t>
      </w:r>
      <w:r w:rsidRPr="00BC4224">
        <w:rPr>
          <w:i/>
        </w:rPr>
        <w:t xml:space="preserve">Add </w:t>
      </w:r>
      <w:r w:rsidRPr="00BC4224">
        <w:t xml:space="preserve">to bring up a new </w:t>
      </w:r>
      <w:r w:rsidRPr="00BC4224">
        <w:rPr>
          <w:b/>
        </w:rPr>
        <w:t>Valuation Function Definition</w:t>
      </w:r>
      <w:r w:rsidRPr="00BC4224">
        <w:t xml:space="preserve"> window and repeat these steps to enter the valuation function above. For this estimate, you will have new values for A, B, C, and D, derived in Table 7 above. </w:t>
      </w:r>
      <w:r w:rsidRPr="00BC4224">
        <w:rPr>
          <w:szCs w:val="22"/>
        </w:rPr>
        <w:t>Record the information in Table 8 for each corresponding field</w:t>
      </w:r>
      <w:r w:rsidR="00565C97" w:rsidRPr="00BC4224">
        <w:rPr>
          <w:szCs w:val="22"/>
        </w:rPr>
        <w:t>s</w:t>
      </w:r>
      <w:r w:rsidRPr="00BC4224">
        <w:rPr>
          <w:szCs w:val="22"/>
        </w:rPr>
        <w:t>:</w:t>
      </w:r>
    </w:p>
    <w:p w14:paraId="183A159D" w14:textId="6B3C8837" w:rsidR="00C82F20" w:rsidRPr="00BC4224" w:rsidRDefault="00C82F20" w:rsidP="00BD2BAB">
      <w:pPr>
        <w:ind w:left="630" w:hanging="360"/>
      </w:pPr>
    </w:p>
    <w:p w14:paraId="183A159E" w14:textId="77777777" w:rsidR="00D367D6" w:rsidRPr="00BC4224" w:rsidRDefault="00D367D6">
      <w:pPr>
        <w:rPr>
          <w:rFonts w:asciiTheme="majorHAnsi" w:hAnsiTheme="majorHAnsi" w:cs="Cambria"/>
          <w:b/>
          <w:color w:val="000000"/>
          <w:sz w:val="24"/>
          <w:szCs w:val="24"/>
        </w:rPr>
      </w:pPr>
      <w:r w:rsidRPr="00BC4224">
        <w:rPr>
          <w:rFonts w:asciiTheme="majorHAnsi" w:hAnsiTheme="majorHAnsi"/>
          <w:b/>
        </w:rPr>
        <w:br w:type="page"/>
      </w:r>
    </w:p>
    <w:p w14:paraId="183A159F" w14:textId="028CE7AC" w:rsidR="00C82F20" w:rsidRPr="00BC4224" w:rsidRDefault="00C82F20" w:rsidP="00BD2BAB">
      <w:pPr>
        <w:pStyle w:val="Default"/>
        <w:spacing w:before="200" w:after="200" w:line="276" w:lineRule="auto"/>
        <w:rPr>
          <w:rFonts w:asciiTheme="majorHAnsi" w:hAnsiTheme="majorHAnsi"/>
          <w:b/>
          <w:sz w:val="22"/>
          <w:szCs w:val="22"/>
        </w:rPr>
      </w:pPr>
      <w:proofErr w:type="gramStart"/>
      <w:r w:rsidRPr="00BC4224">
        <w:rPr>
          <w:rFonts w:asciiTheme="majorHAnsi" w:hAnsiTheme="majorHAnsi"/>
          <w:b/>
        </w:rPr>
        <w:lastRenderedPageBreak/>
        <w:t>Table 8.</w:t>
      </w:r>
      <w:proofErr w:type="gramEnd"/>
      <w:r w:rsidR="00E22FBF">
        <w:rPr>
          <w:rFonts w:asciiTheme="majorHAnsi" w:hAnsiTheme="majorHAnsi"/>
          <w:b/>
        </w:rPr>
        <w:t xml:space="preserve"> </w:t>
      </w:r>
      <w:r w:rsidRPr="00BC4224">
        <w:rPr>
          <w:rFonts w:asciiTheme="majorHAnsi" w:hAnsiTheme="majorHAnsi"/>
          <w:b/>
          <w:sz w:val="22"/>
          <w:szCs w:val="22"/>
        </w:rPr>
        <w:t>Details to Enter the Valuation Function Manually</w:t>
      </w:r>
    </w:p>
    <w:tbl>
      <w:tblPr>
        <w:tblStyle w:val="LightList-Accent1"/>
        <w:tblW w:w="0" w:type="auto"/>
        <w:tblLook w:val="04A0" w:firstRow="1" w:lastRow="0" w:firstColumn="1" w:lastColumn="0" w:noHBand="0" w:noVBand="1"/>
      </w:tblPr>
      <w:tblGrid>
        <w:gridCol w:w="2955"/>
        <w:gridCol w:w="93"/>
        <w:gridCol w:w="143"/>
        <w:gridCol w:w="6330"/>
      </w:tblGrid>
      <w:tr w:rsidR="00D70267" w:rsidRPr="00BC4224" w14:paraId="183A15A2" w14:textId="77777777" w:rsidTr="004956B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048" w:type="dxa"/>
            <w:gridSpan w:val="2"/>
            <w:shd w:val="clear" w:color="auto" w:fill="95B3D7" w:themeFill="accent1" w:themeFillTint="99"/>
            <w:vAlign w:val="bottom"/>
          </w:tcPr>
          <w:p w14:paraId="183A15A0" w14:textId="713A6C94" w:rsidR="006061AE" w:rsidRPr="00BC4224" w:rsidRDefault="00BD2BAB" w:rsidP="00893046">
            <w:pPr>
              <w:ind w:left="270"/>
              <w:jc w:val="center"/>
              <w:rPr>
                <w:noProof/>
                <w:color w:val="auto"/>
              </w:rPr>
            </w:pPr>
            <w:r w:rsidRPr="00BC4224">
              <w:rPr>
                <w:noProof/>
                <w:color w:val="auto"/>
              </w:rPr>
              <w:t>FIELD NAME</w:t>
            </w:r>
          </w:p>
        </w:tc>
        <w:tc>
          <w:tcPr>
            <w:tcW w:w="6473" w:type="dxa"/>
            <w:gridSpan w:val="2"/>
            <w:shd w:val="clear" w:color="auto" w:fill="95B3D7" w:themeFill="accent1" w:themeFillTint="99"/>
            <w:vAlign w:val="bottom"/>
          </w:tcPr>
          <w:p w14:paraId="183A15A1" w14:textId="4D3395FA" w:rsidR="006061AE" w:rsidRPr="00BC4224" w:rsidRDefault="00BD2BAB" w:rsidP="00DC18E4">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BC4224">
              <w:rPr>
                <w:noProof/>
                <w:color w:val="auto"/>
              </w:rPr>
              <w:t>TEXT/VALUE</w:t>
            </w:r>
          </w:p>
        </w:tc>
      </w:tr>
      <w:tr w:rsidR="00181575" w:rsidRPr="00BC4224" w14:paraId="183A15A5"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A3" w14:textId="77777777" w:rsidR="00181575" w:rsidRPr="00BC4224" w:rsidRDefault="00181575" w:rsidP="00D70267">
            <w:pPr>
              <w:rPr>
                <w:b w:val="0"/>
                <w:noProof/>
                <w:sz w:val="20"/>
                <w:szCs w:val="20"/>
              </w:rPr>
            </w:pPr>
            <w:r w:rsidRPr="00BC4224">
              <w:rPr>
                <w:b w:val="0"/>
                <w:noProof/>
                <w:sz w:val="20"/>
                <w:szCs w:val="20"/>
              </w:rPr>
              <w:t>Enpoint Group</w:t>
            </w:r>
          </w:p>
        </w:tc>
        <w:tc>
          <w:tcPr>
            <w:tcW w:w="236" w:type="dxa"/>
            <w:gridSpan w:val="2"/>
            <w:tcBorders>
              <w:left w:val="single" w:sz="4" w:space="0" w:color="548DD4" w:themeColor="text2" w:themeTint="99"/>
            </w:tcBorders>
          </w:tcPr>
          <w:p w14:paraId="69CBE321"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tcPr>
          <w:p w14:paraId="183A15A4" w14:textId="0CE5DFEB"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Mortality</w:t>
            </w:r>
          </w:p>
        </w:tc>
      </w:tr>
      <w:tr w:rsidR="00181575" w:rsidRPr="00BC4224" w14:paraId="183A15A8"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A6" w14:textId="77777777" w:rsidR="00181575" w:rsidRPr="00BC4224" w:rsidRDefault="00181575" w:rsidP="00D70267">
            <w:pPr>
              <w:rPr>
                <w:b w:val="0"/>
                <w:noProof/>
                <w:sz w:val="20"/>
                <w:szCs w:val="20"/>
              </w:rPr>
            </w:pPr>
            <w:r w:rsidRPr="00BC4224">
              <w:rPr>
                <w:b w:val="0"/>
                <w:noProof/>
                <w:sz w:val="20"/>
                <w:szCs w:val="20"/>
              </w:rPr>
              <w:t>Endpoint</w:t>
            </w:r>
          </w:p>
        </w:tc>
        <w:tc>
          <w:tcPr>
            <w:tcW w:w="236" w:type="dxa"/>
            <w:gridSpan w:val="2"/>
            <w:tcBorders>
              <w:left w:val="single" w:sz="4" w:space="0" w:color="548DD4" w:themeColor="text2" w:themeTint="99"/>
            </w:tcBorders>
          </w:tcPr>
          <w:p w14:paraId="6F233C59"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A7" w14:textId="63312347"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Mortality</w:t>
            </w:r>
          </w:p>
        </w:tc>
      </w:tr>
      <w:tr w:rsidR="00181575" w:rsidRPr="00BC4224" w14:paraId="4AA3E11D"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A03B538" w14:textId="7BF79D02" w:rsidR="00181575" w:rsidRPr="00BC4224" w:rsidRDefault="00181575" w:rsidP="00D70267">
            <w:pPr>
              <w:rPr>
                <w:noProof/>
                <w:sz w:val="20"/>
                <w:szCs w:val="20"/>
              </w:rPr>
            </w:pPr>
            <w:r w:rsidRPr="00AD0F5B">
              <w:rPr>
                <w:b w:val="0"/>
                <w:noProof/>
                <w:sz w:val="20"/>
                <w:szCs w:val="20"/>
              </w:rPr>
              <w:t>Start Age</w:t>
            </w:r>
          </w:p>
        </w:tc>
        <w:tc>
          <w:tcPr>
            <w:tcW w:w="236" w:type="dxa"/>
            <w:gridSpan w:val="2"/>
            <w:tcBorders>
              <w:left w:val="single" w:sz="4" w:space="0" w:color="548DD4" w:themeColor="text2" w:themeTint="99"/>
            </w:tcBorders>
          </w:tcPr>
          <w:p w14:paraId="1D2AF359"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tcPr>
          <w:p w14:paraId="1B4BEBDB" w14:textId="2827E28D"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181575" w:rsidRPr="00BC4224" w14:paraId="61EA8E71"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561F9B56" w14:textId="2E1F2E8A" w:rsidR="00181575" w:rsidRPr="00BC4224" w:rsidRDefault="00181575" w:rsidP="00D70267">
            <w:pPr>
              <w:rPr>
                <w:noProof/>
                <w:sz w:val="20"/>
                <w:szCs w:val="20"/>
              </w:rPr>
            </w:pPr>
            <w:r w:rsidRPr="00AD0F5B">
              <w:rPr>
                <w:b w:val="0"/>
                <w:noProof/>
                <w:sz w:val="20"/>
                <w:szCs w:val="20"/>
              </w:rPr>
              <w:t>End Age</w:t>
            </w:r>
          </w:p>
        </w:tc>
        <w:tc>
          <w:tcPr>
            <w:tcW w:w="236" w:type="dxa"/>
            <w:gridSpan w:val="2"/>
            <w:tcBorders>
              <w:left w:val="single" w:sz="4" w:space="0" w:color="548DD4" w:themeColor="text2" w:themeTint="99"/>
            </w:tcBorders>
          </w:tcPr>
          <w:p w14:paraId="5CFB514D"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30" w:type="dxa"/>
          </w:tcPr>
          <w:p w14:paraId="15972170" w14:textId="1ED498EC"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99</w:t>
            </w:r>
          </w:p>
        </w:tc>
      </w:tr>
      <w:tr w:rsidR="00181575" w:rsidRPr="00BC4224" w14:paraId="78AD9C34"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6CB16314" w14:textId="7B5A47F7" w:rsidR="00181575" w:rsidRPr="00BC4224" w:rsidRDefault="00181575" w:rsidP="00D70267">
            <w:pPr>
              <w:rPr>
                <w:noProof/>
                <w:sz w:val="20"/>
                <w:szCs w:val="20"/>
              </w:rPr>
            </w:pPr>
            <w:r w:rsidRPr="00BC4224">
              <w:rPr>
                <w:b w:val="0"/>
                <w:noProof/>
                <w:sz w:val="20"/>
                <w:szCs w:val="20"/>
              </w:rPr>
              <w:t>Qualifier</w:t>
            </w:r>
          </w:p>
        </w:tc>
        <w:tc>
          <w:tcPr>
            <w:tcW w:w="236" w:type="dxa"/>
            <w:gridSpan w:val="2"/>
            <w:tcBorders>
              <w:left w:val="single" w:sz="4" w:space="0" w:color="548DD4" w:themeColor="text2" w:themeTint="99"/>
            </w:tcBorders>
          </w:tcPr>
          <w:p w14:paraId="69A81F33"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tcPr>
          <w:p w14:paraId="6C32ECA6" w14:textId="7F9A9DE4"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sz w:val="20"/>
                <w:szCs w:val="20"/>
              </w:rPr>
              <w:t>Converted from World Bank (2016) estimate</w:t>
            </w:r>
          </w:p>
        </w:tc>
      </w:tr>
      <w:tr w:rsidR="00181575" w:rsidRPr="00BC4224" w14:paraId="12195BDC"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34527FDE" w14:textId="61C9FC31" w:rsidR="00181575" w:rsidRPr="00BC4224" w:rsidRDefault="00181575" w:rsidP="00D70267">
            <w:pPr>
              <w:rPr>
                <w:noProof/>
                <w:sz w:val="20"/>
                <w:szCs w:val="20"/>
              </w:rPr>
            </w:pPr>
            <w:r w:rsidRPr="00BC4224">
              <w:rPr>
                <w:b w:val="0"/>
                <w:noProof/>
                <w:sz w:val="20"/>
                <w:szCs w:val="20"/>
              </w:rPr>
              <w:t>Reference</w:t>
            </w:r>
          </w:p>
        </w:tc>
        <w:tc>
          <w:tcPr>
            <w:tcW w:w="236" w:type="dxa"/>
            <w:gridSpan w:val="2"/>
            <w:tcBorders>
              <w:left w:val="single" w:sz="4" w:space="0" w:color="548DD4" w:themeColor="text2" w:themeTint="99"/>
            </w:tcBorders>
          </w:tcPr>
          <w:p w14:paraId="2F8C34FF"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30" w:type="dxa"/>
          </w:tcPr>
          <w:p w14:paraId="5C0049BA" w14:textId="014E2FCB"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World Bank (2016). The Cost of Air Pollution.</w:t>
            </w:r>
          </w:p>
        </w:tc>
      </w:tr>
      <w:tr w:rsidR="00893046" w:rsidRPr="00BC4224" w14:paraId="0CF43586"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62688A70" w14:textId="0FB60B1B" w:rsidR="00893046" w:rsidRPr="004956BD" w:rsidRDefault="00893046" w:rsidP="00D70267">
            <w:pPr>
              <w:rPr>
                <w:b w:val="0"/>
                <w:noProof/>
                <w:sz w:val="20"/>
                <w:szCs w:val="20"/>
              </w:rPr>
            </w:pPr>
            <w:r>
              <w:rPr>
                <w:b w:val="0"/>
                <w:noProof/>
                <w:sz w:val="20"/>
                <w:szCs w:val="20"/>
              </w:rPr>
              <w:t>A Constant Value</w:t>
            </w:r>
          </w:p>
        </w:tc>
        <w:tc>
          <w:tcPr>
            <w:tcW w:w="236" w:type="dxa"/>
            <w:gridSpan w:val="2"/>
            <w:tcBorders>
              <w:left w:val="single" w:sz="4" w:space="0" w:color="548DD4" w:themeColor="text2" w:themeTint="99"/>
            </w:tcBorders>
          </w:tcPr>
          <w:p w14:paraId="5F93D695" w14:textId="77777777" w:rsidR="00893046" w:rsidRPr="00BC4224" w:rsidRDefault="00893046" w:rsidP="00181575">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tcPr>
          <w:p w14:paraId="459C018C" w14:textId="7CEEFBC7" w:rsidR="00893046" w:rsidRPr="00BC4224" w:rsidRDefault="00893046" w:rsidP="00D70267">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 xml:space="preserve">Chilean VSL from 2011; in Table 7 above </w:t>
            </w:r>
            <w:r w:rsidR="009B390C">
              <w:rPr>
                <w:noProof/>
                <w:sz w:val="20"/>
                <w:szCs w:val="20"/>
              </w:rPr>
              <w:t>(</w:t>
            </w:r>
            <w:r>
              <w:rPr>
                <w:noProof/>
                <w:sz w:val="20"/>
                <w:szCs w:val="20"/>
              </w:rPr>
              <w:t>2</w:t>
            </w:r>
            <w:r w:rsidRPr="00893046">
              <w:rPr>
                <w:noProof/>
                <w:sz w:val="20"/>
                <w:szCs w:val="20"/>
              </w:rPr>
              <w:t>376244</w:t>
            </w:r>
            <w:r w:rsidR="009B390C">
              <w:rPr>
                <w:noProof/>
                <w:sz w:val="20"/>
                <w:szCs w:val="20"/>
              </w:rPr>
              <w:t>)</w:t>
            </w:r>
          </w:p>
        </w:tc>
      </w:tr>
      <w:tr w:rsidR="00181575" w:rsidRPr="00BC4224" w14:paraId="183A15AE"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AC" w14:textId="77777777" w:rsidR="00181575" w:rsidRPr="00BC4224" w:rsidRDefault="00181575" w:rsidP="00D70267">
            <w:pPr>
              <w:rPr>
                <w:b w:val="0"/>
                <w:noProof/>
                <w:sz w:val="20"/>
                <w:szCs w:val="20"/>
              </w:rPr>
            </w:pPr>
            <w:r w:rsidRPr="00BC4224">
              <w:rPr>
                <w:b w:val="0"/>
                <w:noProof/>
                <w:sz w:val="20"/>
                <w:szCs w:val="20"/>
              </w:rPr>
              <w:t>A Description</w:t>
            </w:r>
          </w:p>
        </w:tc>
        <w:tc>
          <w:tcPr>
            <w:tcW w:w="236" w:type="dxa"/>
            <w:gridSpan w:val="2"/>
            <w:tcBorders>
              <w:left w:val="single" w:sz="4" w:space="0" w:color="548DD4" w:themeColor="text2" w:themeTint="99"/>
            </w:tcBorders>
          </w:tcPr>
          <w:p w14:paraId="106C089B"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AD" w14:textId="3B283452"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World Bank (2016) estimate in 2011 international dollars</w:t>
            </w:r>
          </w:p>
        </w:tc>
      </w:tr>
      <w:tr w:rsidR="00181575" w:rsidRPr="00BC4224" w14:paraId="5FB56D4D"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4C14E317" w14:textId="0118B3E5" w:rsidR="00181575" w:rsidRPr="00BC4224" w:rsidRDefault="00181575" w:rsidP="00D70267">
            <w:pPr>
              <w:rPr>
                <w:noProof/>
                <w:sz w:val="20"/>
                <w:szCs w:val="20"/>
              </w:rPr>
            </w:pPr>
            <w:r w:rsidRPr="00BC4224">
              <w:rPr>
                <w:b w:val="0"/>
                <w:noProof/>
                <w:sz w:val="20"/>
                <w:szCs w:val="20"/>
              </w:rPr>
              <w:t>A Distribution</w:t>
            </w:r>
          </w:p>
        </w:tc>
        <w:tc>
          <w:tcPr>
            <w:tcW w:w="236" w:type="dxa"/>
            <w:gridSpan w:val="2"/>
            <w:tcBorders>
              <w:left w:val="single" w:sz="4" w:space="0" w:color="548DD4" w:themeColor="text2" w:themeTint="99"/>
            </w:tcBorders>
          </w:tcPr>
          <w:p w14:paraId="4A3DF0E7"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tcPr>
          <w:p w14:paraId="5858BF72" w14:textId="1D3D0D8F"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None</w:t>
            </w:r>
          </w:p>
        </w:tc>
      </w:tr>
      <w:tr w:rsidR="00181575" w:rsidRPr="00BC4224" w14:paraId="4B2AFDDE"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75B43BAF" w14:textId="1AAF18B0" w:rsidR="00181575" w:rsidRPr="00BC4224" w:rsidRDefault="00181575" w:rsidP="00D70267">
            <w:pPr>
              <w:rPr>
                <w:noProof/>
                <w:sz w:val="20"/>
                <w:szCs w:val="20"/>
              </w:rPr>
            </w:pPr>
            <w:r w:rsidRPr="00BC4224">
              <w:rPr>
                <w:b w:val="0"/>
                <w:noProof/>
                <w:sz w:val="20"/>
                <w:szCs w:val="20"/>
              </w:rPr>
              <w:t>A Parameter 1</w:t>
            </w:r>
          </w:p>
        </w:tc>
        <w:tc>
          <w:tcPr>
            <w:tcW w:w="236" w:type="dxa"/>
            <w:gridSpan w:val="2"/>
            <w:tcBorders>
              <w:left w:val="single" w:sz="4" w:space="0" w:color="548DD4" w:themeColor="text2" w:themeTint="99"/>
            </w:tcBorders>
          </w:tcPr>
          <w:p w14:paraId="40481B3A"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30" w:type="dxa"/>
          </w:tcPr>
          <w:p w14:paraId="1E62B0F2" w14:textId="7FF39FD8"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0</w:t>
            </w:r>
          </w:p>
        </w:tc>
      </w:tr>
      <w:tr w:rsidR="00181575" w:rsidRPr="00BC4224" w14:paraId="22061047"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5B2AB811" w14:textId="64682DB8" w:rsidR="00181575" w:rsidRPr="00BC4224" w:rsidRDefault="00181575" w:rsidP="00D70267">
            <w:pPr>
              <w:rPr>
                <w:noProof/>
                <w:sz w:val="20"/>
                <w:szCs w:val="20"/>
              </w:rPr>
            </w:pPr>
            <w:r w:rsidRPr="00BC4224">
              <w:rPr>
                <w:b w:val="0"/>
                <w:noProof/>
                <w:sz w:val="20"/>
                <w:szCs w:val="20"/>
              </w:rPr>
              <w:t>A Parameter 2</w:t>
            </w:r>
          </w:p>
        </w:tc>
        <w:tc>
          <w:tcPr>
            <w:tcW w:w="236" w:type="dxa"/>
            <w:gridSpan w:val="2"/>
            <w:tcBorders>
              <w:left w:val="single" w:sz="4" w:space="0" w:color="548DD4" w:themeColor="text2" w:themeTint="99"/>
            </w:tcBorders>
          </w:tcPr>
          <w:p w14:paraId="7A4A318E"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tcPr>
          <w:p w14:paraId="10E4510D" w14:textId="1C0EAE87"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0</w:t>
            </w:r>
          </w:p>
        </w:tc>
      </w:tr>
      <w:tr w:rsidR="00181575" w:rsidRPr="00BC4224" w14:paraId="183A15B1"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AF" w14:textId="77777777" w:rsidR="00181575" w:rsidRPr="00BC4224" w:rsidRDefault="00181575" w:rsidP="00D70267">
            <w:pPr>
              <w:rPr>
                <w:b w:val="0"/>
                <w:noProof/>
                <w:sz w:val="20"/>
                <w:szCs w:val="20"/>
              </w:rPr>
            </w:pPr>
            <w:r w:rsidRPr="00BC4224">
              <w:rPr>
                <w:b w:val="0"/>
                <w:noProof/>
                <w:sz w:val="20"/>
                <w:szCs w:val="20"/>
              </w:rPr>
              <w:t>B Constant Description</w:t>
            </w:r>
          </w:p>
        </w:tc>
        <w:tc>
          <w:tcPr>
            <w:tcW w:w="236" w:type="dxa"/>
            <w:gridSpan w:val="2"/>
            <w:tcBorders>
              <w:left w:val="single" w:sz="4" w:space="0" w:color="548DD4" w:themeColor="text2" w:themeTint="99"/>
            </w:tcBorders>
          </w:tcPr>
          <w:p w14:paraId="77F0441B"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B0" w14:textId="53B8E9DA" w:rsidR="00181575" w:rsidRPr="00BC4224" w:rsidRDefault="00181575" w:rsidP="00D70267">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BC4224">
              <w:rPr>
                <w:rFonts w:asciiTheme="minorHAnsi" w:hAnsiTheme="minorHAnsi" w:cstheme="minorBidi"/>
                <w:noProof/>
                <w:color w:val="auto"/>
                <w:sz w:val="20"/>
                <w:szCs w:val="20"/>
              </w:rPr>
              <w:t>Chilean income growth adjustment</w:t>
            </w:r>
          </w:p>
        </w:tc>
      </w:tr>
      <w:tr w:rsidR="00181575" w:rsidRPr="00BC4224" w14:paraId="183A15B4" w14:textId="77777777" w:rsidTr="00181575">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B2" w14:textId="77777777" w:rsidR="00181575" w:rsidRPr="00BC4224" w:rsidRDefault="00181575" w:rsidP="00D70267">
            <w:pPr>
              <w:rPr>
                <w:b w:val="0"/>
                <w:noProof/>
                <w:sz w:val="20"/>
                <w:szCs w:val="20"/>
              </w:rPr>
            </w:pPr>
            <w:r w:rsidRPr="00BC4224">
              <w:rPr>
                <w:b w:val="0"/>
                <w:noProof/>
                <w:sz w:val="20"/>
                <w:szCs w:val="20"/>
              </w:rPr>
              <w:t>B Constant Value</w:t>
            </w:r>
          </w:p>
        </w:tc>
        <w:tc>
          <w:tcPr>
            <w:tcW w:w="236" w:type="dxa"/>
            <w:gridSpan w:val="2"/>
            <w:tcBorders>
              <w:left w:val="single" w:sz="4" w:space="0" w:color="548DD4" w:themeColor="text2" w:themeTint="99"/>
            </w:tcBorders>
          </w:tcPr>
          <w:p w14:paraId="5750A8E0"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tcPr>
          <w:p w14:paraId="183A15B3" w14:textId="0BB26EC8"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“B” from Excel spreadsheet; in Table 7 above</w:t>
            </w:r>
          </w:p>
        </w:tc>
      </w:tr>
      <w:tr w:rsidR="00181575" w:rsidRPr="00BC4224" w14:paraId="183A15B7"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B5" w14:textId="77777777" w:rsidR="00181575" w:rsidRPr="00BC4224" w:rsidRDefault="00181575" w:rsidP="00D70267">
            <w:pPr>
              <w:rPr>
                <w:b w:val="0"/>
                <w:noProof/>
                <w:sz w:val="20"/>
                <w:szCs w:val="20"/>
              </w:rPr>
            </w:pPr>
            <w:r w:rsidRPr="00BC4224">
              <w:rPr>
                <w:b w:val="0"/>
                <w:noProof/>
                <w:sz w:val="20"/>
                <w:szCs w:val="20"/>
              </w:rPr>
              <w:t>C Constant Description</w:t>
            </w:r>
          </w:p>
        </w:tc>
        <w:tc>
          <w:tcPr>
            <w:tcW w:w="236" w:type="dxa"/>
            <w:gridSpan w:val="2"/>
            <w:tcBorders>
              <w:left w:val="single" w:sz="4" w:space="0" w:color="548DD4" w:themeColor="text2" w:themeTint="99"/>
            </w:tcBorders>
          </w:tcPr>
          <w:p w14:paraId="4F66EB56"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B6" w14:textId="33228C23" w:rsidR="00181575" w:rsidRPr="00BC4224" w:rsidRDefault="00181575" w:rsidP="00D70267">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BC4224">
              <w:rPr>
                <w:rFonts w:asciiTheme="minorHAnsi" w:hAnsiTheme="minorHAnsi" w:cstheme="minorBidi"/>
                <w:noProof/>
                <w:color w:val="auto"/>
                <w:sz w:val="20"/>
                <w:szCs w:val="20"/>
              </w:rPr>
              <w:t>Conversion factor for PPP USD to Chilean pesos</w:t>
            </w:r>
          </w:p>
        </w:tc>
      </w:tr>
      <w:tr w:rsidR="00181575" w:rsidRPr="00BC4224" w14:paraId="183A15BA"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B8" w14:textId="77777777" w:rsidR="00181575" w:rsidRPr="00BC4224" w:rsidRDefault="00181575" w:rsidP="00D70267">
            <w:pPr>
              <w:rPr>
                <w:b w:val="0"/>
                <w:noProof/>
                <w:sz w:val="20"/>
                <w:szCs w:val="20"/>
              </w:rPr>
            </w:pPr>
            <w:r w:rsidRPr="00BC4224">
              <w:rPr>
                <w:b w:val="0"/>
                <w:noProof/>
                <w:sz w:val="20"/>
                <w:szCs w:val="20"/>
              </w:rPr>
              <w:t>C Constant Value</w:t>
            </w:r>
          </w:p>
        </w:tc>
        <w:tc>
          <w:tcPr>
            <w:tcW w:w="236" w:type="dxa"/>
            <w:gridSpan w:val="2"/>
            <w:tcBorders>
              <w:left w:val="single" w:sz="4" w:space="0" w:color="548DD4" w:themeColor="text2" w:themeTint="99"/>
            </w:tcBorders>
          </w:tcPr>
          <w:p w14:paraId="14AB40E1"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tcPr>
          <w:p w14:paraId="183A15B9" w14:textId="78A95EEA"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“C” from Excel spreadsheet;in Table 7 above</w:t>
            </w:r>
          </w:p>
        </w:tc>
      </w:tr>
      <w:tr w:rsidR="00181575" w:rsidRPr="00BC4224" w14:paraId="183A15BD"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BB" w14:textId="77777777" w:rsidR="00181575" w:rsidRPr="00BC4224" w:rsidRDefault="00181575" w:rsidP="00D70267">
            <w:pPr>
              <w:rPr>
                <w:b w:val="0"/>
                <w:noProof/>
                <w:sz w:val="20"/>
                <w:szCs w:val="20"/>
              </w:rPr>
            </w:pPr>
            <w:r w:rsidRPr="00BC4224">
              <w:rPr>
                <w:b w:val="0"/>
                <w:noProof/>
                <w:sz w:val="20"/>
                <w:szCs w:val="20"/>
              </w:rPr>
              <w:t>D Constant Description</w:t>
            </w:r>
          </w:p>
        </w:tc>
        <w:tc>
          <w:tcPr>
            <w:tcW w:w="236" w:type="dxa"/>
            <w:gridSpan w:val="2"/>
            <w:tcBorders>
              <w:left w:val="single" w:sz="4" w:space="0" w:color="548DD4" w:themeColor="text2" w:themeTint="99"/>
            </w:tcBorders>
          </w:tcPr>
          <w:p w14:paraId="09EA2073"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BC" w14:textId="74A570ED"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Conversion Factor – Chile Inflation</w:t>
            </w:r>
          </w:p>
        </w:tc>
      </w:tr>
      <w:tr w:rsidR="00181575" w:rsidRPr="00BC4224" w14:paraId="183A15C0" w14:textId="77777777" w:rsidTr="00181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BE" w14:textId="4C49EC14" w:rsidR="00181575" w:rsidRPr="00BC4224" w:rsidRDefault="00181575" w:rsidP="00D70267">
            <w:pPr>
              <w:rPr>
                <w:b w:val="0"/>
                <w:noProof/>
                <w:sz w:val="20"/>
                <w:szCs w:val="20"/>
              </w:rPr>
            </w:pPr>
            <w:r w:rsidRPr="00BC4224">
              <w:rPr>
                <w:b w:val="0"/>
                <w:noProof/>
                <w:sz w:val="20"/>
                <w:szCs w:val="20"/>
              </w:rPr>
              <w:t>D Cons</w:t>
            </w:r>
            <w:r>
              <w:rPr>
                <w:b w:val="0"/>
                <w:noProof/>
                <w:sz w:val="20"/>
                <w:szCs w:val="20"/>
              </w:rPr>
              <w:t>t</w:t>
            </w:r>
            <w:r w:rsidRPr="00BC4224">
              <w:rPr>
                <w:b w:val="0"/>
                <w:noProof/>
                <w:sz w:val="20"/>
                <w:szCs w:val="20"/>
              </w:rPr>
              <w:t>ant Value</w:t>
            </w:r>
          </w:p>
        </w:tc>
        <w:tc>
          <w:tcPr>
            <w:tcW w:w="236" w:type="dxa"/>
            <w:gridSpan w:val="2"/>
            <w:tcBorders>
              <w:left w:val="single" w:sz="4" w:space="0" w:color="548DD4" w:themeColor="text2" w:themeTint="99"/>
            </w:tcBorders>
          </w:tcPr>
          <w:p w14:paraId="0DB6CAEA" w14:textId="77777777" w:rsidR="00181575" w:rsidRPr="00BC4224" w:rsidRDefault="00181575" w:rsidP="00181575">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tcPr>
          <w:p w14:paraId="183A15BF" w14:textId="3111AA16" w:rsidR="00181575" w:rsidRPr="00BC4224" w:rsidRDefault="0018157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BC4224">
              <w:rPr>
                <w:noProof/>
                <w:sz w:val="20"/>
                <w:szCs w:val="20"/>
              </w:rPr>
              <w:t>Calculated value “D” from Excel spreadsheet;in Table 7 above</w:t>
            </w:r>
          </w:p>
        </w:tc>
      </w:tr>
      <w:tr w:rsidR="00181575" w:rsidRPr="00BC4224" w14:paraId="183A15C3" w14:textId="77777777" w:rsidTr="00181575">
        <w:tc>
          <w:tcPr>
            <w:cnfStyle w:val="001000000000" w:firstRow="0" w:lastRow="0" w:firstColumn="1" w:lastColumn="0" w:oddVBand="0" w:evenVBand="0" w:oddHBand="0" w:evenHBand="0" w:firstRowFirstColumn="0" w:firstRowLastColumn="0" w:lastRowFirstColumn="0" w:lastRowLastColumn="0"/>
            <w:tcW w:w="2955" w:type="dxa"/>
            <w:tcBorders>
              <w:right w:val="single" w:sz="4" w:space="0" w:color="548DD4" w:themeColor="text2" w:themeTint="99"/>
            </w:tcBorders>
          </w:tcPr>
          <w:p w14:paraId="183A15C1" w14:textId="72A074FE" w:rsidR="00181575" w:rsidRPr="00BC4224" w:rsidRDefault="00181575" w:rsidP="00D70267">
            <w:pPr>
              <w:rPr>
                <w:b w:val="0"/>
                <w:noProof/>
                <w:sz w:val="20"/>
                <w:szCs w:val="20"/>
              </w:rPr>
            </w:pPr>
            <w:r w:rsidRPr="00BC4224">
              <w:rPr>
                <w:b w:val="0"/>
                <w:noProof/>
                <w:sz w:val="20"/>
                <w:szCs w:val="20"/>
              </w:rPr>
              <w:t>Function</w:t>
            </w:r>
          </w:p>
        </w:tc>
        <w:tc>
          <w:tcPr>
            <w:tcW w:w="236" w:type="dxa"/>
            <w:gridSpan w:val="2"/>
            <w:tcBorders>
              <w:left w:val="single" w:sz="4" w:space="0" w:color="548DD4" w:themeColor="text2" w:themeTint="99"/>
            </w:tcBorders>
          </w:tcPr>
          <w:p w14:paraId="376C006D" w14:textId="77777777" w:rsidR="00181575" w:rsidRPr="00BC4224" w:rsidRDefault="00181575" w:rsidP="00181575">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tcPr>
          <w:p w14:paraId="183A15C2" w14:textId="10B5275E" w:rsidR="00181575" w:rsidRPr="00BC4224" w:rsidRDefault="0018157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BC4224">
              <w:rPr>
                <w:noProof/>
                <w:sz w:val="20"/>
                <w:szCs w:val="20"/>
              </w:rPr>
              <w:t>A*B*C*D</w:t>
            </w:r>
          </w:p>
        </w:tc>
      </w:tr>
    </w:tbl>
    <w:p w14:paraId="183A15D3" w14:textId="77777777" w:rsidR="00C82F20" w:rsidRPr="00BC4224" w:rsidRDefault="00C82F20" w:rsidP="00C82F20">
      <w:pPr>
        <w:autoSpaceDE w:val="0"/>
        <w:autoSpaceDN w:val="0"/>
        <w:adjustRightInd w:val="0"/>
        <w:spacing w:after="0"/>
        <w:rPr>
          <w:rFonts w:ascii="Cambria" w:hAnsi="Cambria" w:cs="Cambria"/>
          <w:iCs/>
          <w:color w:val="000000"/>
        </w:rPr>
      </w:pPr>
    </w:p>
    <w:p w14:paraId="183A15D4" w14:textId="4338BBFE" w:rsidR="00C82F20" w:rsidRPr="00BC4224" w:rsidRDefault="00ED6B16" w:rsidP="00760568">
      <w:pPr>
        <w:pStyle w:val="bullet"/>
      </w:pPr>
      <w:r w:rsidRPr="00BC4224">
        <w:drawing>
          <wp:anchor distT="0" distB="0" distL="114300" distR="114300" simplePos="0" relativeHeight="251712512" behindDoc="0" locked="0" layoutInCell="1" allowOverlap="1" wp14:anchorId="493D19FE" wp14:editId="03BBFBD4">
            <wp:simplePos x="0" y="0"/>
            <wp:positionH relativeFrom="column">
              <wp:posOffset>466725</wp:posOffset>
            </wp:positionH>
            <wp:positionV relativeFrom="paragraph">
              <wp:posOffset>492125</wp:posOffset>
            </wp:positionV>
            <wp:extent cx="4953000" cy="3961765"/>
            <wp:effectExtent l="0" t="0" r="0" b="635"/>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4953000" cy="3961765"/>
                    </a:xfrm>
                    <a:prstGeom prst="rect">
                      <a:avLst/>
                    </a:prstGeom>
                  </pic:spPr>
                </pic:pic>
              </a:graphicData>
            </a:graphic>
            <wp14:sizeRelH relativeFrom="page">
              <wp14:pctWidth>0</wp14:pctWidth>
            </wp14:sizeRelH>
            <wp14:sizeRelV relativeFrom="page">
              <wp14:pctHeight>0</wp14:pctHeight>
            </wp14:sizeRelV>
          </wp:anchor>
        </w:drawing>
      </w:r>
      <w:r w:rsidR="00C82F20" w:rsidRPr="00BC4224">
        <w:t xml:space="preserve">Click </w:t>
      </w:r>
      <w:r w:rsidR="00C82F20" w:rsidRPr="00BC4224">
        <w:rPr>
          <w:i/>
          <w:iCs/>
        </w:rPr>
        <w:t>OK</w:t>
      </w:r>
      <w:r w:rsidR="00C82F20" w:rsidRPr="00BC4224">
        <w:t xml:space="preserve">, then click </w:t>
      </w:r>
      <w:r w:rsidR="00C82F20" w:rsidRPr="00BC4224">
        <w:rPr>
          <w:i/>
          <w:iCs/>
        </w:rPr>
        <w:t xml:space="preserve">OK </w:t>
      </w:r>
      <w:r w:rsidR="00C82F20" w:rsidRPr="00BC4224">
        <w:t xml:space="preserve">again. With the addition of this new valuation function, the </w:t>
      </w:r>
      <w:r w:rsidR="00C82F20" w:rsidRPr="00BC4224">
        <w:rPr>
          <w:i/>
        </w:rPr>
        <w:t xml:space="preserve">Valuation Function Dataset </w:t>
      </w:r>
      <w:r w:rsidR="00C82F20" w:rsidRPr="00BC4224">
        <w:t xml:space="preserve">should look like this: </w:t>
      </w:r>
    </w:p>
    <w:p w14:paraId="02794288" w14:textId="368C662E" w:rsidR="00BD2BAB" w:rsidRPr="00BC4224" w:rsidRDefault="00BD2BAB" w:rsidP="00BD2BAB">
      <w:pPr>
        <w:pStyle w:val="Body"/>
        <w:rPr>
          <w:rFonts w:ascii="Cambria" w:hAnsi="Cambria" w:cs="Cambria"/>
          <w:color w:val="000000"/>
        </w:rPr>
      </w:pPr>
    </w:p>
    <w:p w14:paraId="00FA0871" w14:textId="77777777" w:rsidR="00BD2BAB" w:rsidRPr="00BC4224" w:rsidRDefault="00BD2BAB" w:rsidP="00BD2BAB">
      <w:pPr>
        <w:pStyle w:val="Body"/>
        <w:rPr>
          <w:rFonts w:ascii="Cambria" w:hAnsi="Cambria" w:cs="Cambria"/>
          <w:color w:val="000000"/>
        </w:rPr>
      </w:pPr>
    </w:p>
    <w:p w14:paraId="132290E7" w14:textId="77777777" w:rsidR="00BD2BAB" w:rsidRPr="00BC4224" w:rsidRDefault="00BD2BAB" w:rsidP="00BD2BAB">
      <w:pPr>
        <w:pStyle w:val="Body"/>
        <w:rPr>
          <w:rFonts w:ascii="Cambria" w:hAnsi="Cambria" w:cs="Cambria"/>
          <w:color w:val="000000"/>
        </w:rPr>
      </w:pPr>
    </w:p>
    <w:p w14:paraId="301D9AB8" w14:textId="77777777" w:rsidR="00BD2BAB" w:rsidRPr="00BC4224" w:rsidRDefault="00BD2BAB" w:rsidP="00BD2BAB">
      <w:pPr>
        <w:pStyle w:val="Body"/>
        <w:rPr>
          <w:rFonts w:ascii="Cambria" w:hAnsi="Cambria" w:cs="Cambria"/>
          <w:color w:val="000000"/>
        </w:rPr>
      </w:pPr>
    </w:p>
    <w:p w14:paraId="7AC56362" w14:textId="77777777" w:rsidR="00BD2BAB" w:rsidRPr="00BC4224" w:rsidRDefault="00BD2BAB" w:rsidP="00BD2BAB">
      <w:pPr>
        <w:pStyle w:val="Body"/>
        <w:rPr>
          <w:rFonts w:ascii="Cambria" w:hAnsi="Cambria" w:cs="Cambria"/>
          <w:color w:val="000000"/>
        </w:rPr>
      </w:pPr>
    </w:p>
    <w:p w14:paraId="01829127" w14:textId="77777777" w:rsidR="00BD2BAB" w:rsidRPr="00BC4224" w:rsidRDefault="00BD2BAB" w:rsidP="00BD2BAB">
      <w:pPr>
        <w:pStyle w:val="Body"/>
        <w:rPr>
          <w:rFonts w:ascii="Cambria" w:hAnsi="Cambria" w:cs="Cambria"/>
          <w:color w:val="000000"/>
        </w:rPr>
      </w:pPr>
    </w:p>
    <w:p w14:paraId="090743E3" w14:textId="77777777" w:rsidR="00BD2BAB" w:rsidRPr="00BC4224" w:rsidRDefault="00BD2BAB" w:rsidP="00BD2BAB">
      <w:pPr>
        <w:pStyle w:val="Body"/>
        <w:rPr>
          <w:rFonts w:ascii="Cambria" w:hAnsi="Cambria" w:cs="Cambria"/>
          <w:color w:val="000000"/>
        </w:rPr>
      </w:pPr>
    </w:p>
    <w:p w14:paraId="76C41036" w14:textId="77777777" w:rsidR="00BD2BAB" w:rsidRPr="00BC4224" w:rsidRDefault="00BD2BAB" w:rsidP="00BD2BAB">
      <w:pPr>
        <w:pStyle w:val="Body"/>
        <w:rPr>
          <w:rFonts w:ascii="Cambria" w:hAnsi="Cambria" w:cs="Cambria"/>
          <w:color w:val="000000"/>
        </w:rPr>
      </w:pPr>
    </w:p>
    <w:p w14:paraId="5AAEEE86" w14:textId="77777777" w:rsidR="00BD2BAB" w:rsidRPr="00BC4224" w:rsidRDefault="00BD2BAB" w:rsidP="00BD2BAB">
      <w:pPr>
        <w:pStyle w:val="Body"/>
        <w:rPr>
          <w:rFonts w:ascii="Cambria" w:hAnsi="Cambria" w:cs="Cambria"/>
          <w:color w:val="000000"/>
        </w:rPr>
      </w:pPr>
    </w:p>
    <w:p w14:paraId="0401795A" w14:textId="77777777" w:rsidR="00BD2BAB" w:rsidRPr="00BC4224" w:rsidRDefault="00BD2BAB" w:rsidP="00BD2BAB">
      <w:pPr>
        <w:pStyle w:val="Body"/>
        <w:rPr>
          <w:rFonts w:ascii="Cambria" w:hAnsi="Cambria" w:cs="Cambria"/>
          <w:color w:val="000000"/>
        </w:rPr>
      </w:pPr>
    </w:p>
    <w:p w14:paraId="47993009" w14:textId="77777777" w:rsidR="00BD2BAB" w:rsidRPr="00BC4224" w:rsidRDefault="00BD2BAB" w:rsidP="00BD2BAB">
      <w:pPr>
        <w:pStyle w:val="Body"/>
        <w:rPr>
          <w:rFonts w:ascii="Cambria" w:hAnsi="Cambria" w:cs="Cambria"/>
          <w:color w:val="000000"/>
        </w:rPr>
      </w:pPr>
    </w:p>
    <w:p w14:paraId="5AD4A7E7" w14:textId="77777777" w:rsidR="00BD2BAB" w:rsidRPr="00BC4224" w:rsidRDefault="00BD2BAB" w:rsidP="00BD2BAB">
      <w:pPr>
        <w:pStyle w:val="Body"/>
        <w:rPr>
          <w:rFonts w:ascii="Cambria" w:hAnsi="Cambria" w:cs="Cambria"/>
          <w:color w:val="000000"/>
        </w:rPr>
      </w:pPr>
    </w:p>
    <w:p w14:paraId="183A15D6" w14:textId="0C89E5BF" w:rsidR="004D66AE" w:rsidRPr="00BC4224" w:rsidRDefault="00D458B4" w:rsidP="00760568">
      <w:pPr>
        <w:pStyle w:val="bullet"/>
      </w:pPr>
      <w:r w:rsidRPr="00BC4224">
        <w:lastRenderedPageBreak/>
        <mc:AlternateContent>
          <mc:Choice Requires="wpg">
            <w:drawing>
              <wp:anchor distT="0" distB="0" distL="114300" distR="114300" simplePos="0" relativeHeight="251669504" behindDoc="0" locked="0" layoutInCell="1" allowOverlap="1" wp14:anchorId="183A16BB" wp14:editId="5DB8B3DA">
                <wp:simplePos x="0" y="0"/>
                <wp:positionH relativeFrom="margin">
                  <wp:posOffset>3919855</wp:posOffset>
                </wp:positionH>
                <wp:positionV relativeFrom="paragraph">
                  <wp:posOffset>76200</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08.65pt;margin-top:6pt;width:157.75pt;height:180.65pt;z-index:251669504;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XDzDAAAA3AAAAA8AAABkcnMvZG93bnJldi54bWxEj0GLwjAUhO+C/yE8wZum3QUt1SgiLOxB&#10;BKuIx0fzbIvNSzfJav33mwXB4zAz3zDLdW9acSfnG8sK0mkCgri0uuFKwen4NclA+ICssbVMCp7k&#10;Yb0aDpaYa/vgA92LUIkIYZ+jgjqELpfSlzUZ9FPbEUfvap3BEKWrpHb4iHDTyo8kmUmDDceFGjva&#10;1lTeil+jYF9sfvz5srtmfr/Vh89z6nY6VWo86jcLEIH68A6/2t9awTyZwf+ZeAT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QlcPMMAAADcAAAADwAAAAAAAAAAAAAAAACf&#10;AgAAZHJzL2Rvd25yZXYueG1sUEsFBgAAAAAEAAQA9wAAAI8DAAAAAA==&#10;" stroked="t" strokecolor="windowText">
                  <v:imagedata r:id="rId41"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0NMMA&#10;AADcAAAADwAAAGRycy9kb3ducmV2LnhtbESPT4vCMBTE7wt+h/AEb2tqD1aqUVSQ1WUP/r0/mmdb&#10;bF5Kk23rtzcLCx6HmfkNs1j1phItNa60rGAyjkAQZ1aXnCu4XnafMxDOI2usLJOCJzlYLQcfC0y1&#10;7fhE7dnnIkDYpaig8L5OpXRZQQbd2NbEwbvbxqAPssmlbrALcFPJOIqm0mDJYaHAmrYFZY/zr1Fw&#10;tI+7rG5x/J1svuLkYGZd3v4oNRr26zkIT71/h//be60giRL4OxOO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p0NMMAAADcAAAADwAAAAAAAAAAAAAAAACYAgAAZHJzL2Rv&#10;d25yZXYueG1sUEsFBgAAAAAEAAQA9QAAAIgDAAAAAA==&#10;" filled="f" strokecolor="red" strokeweight="1.5pt"/>
                <w10:wrap type="square" anchorx="margin"/>
              </v:group>
            </w:pict>
          </mc:Fallback>
        </mc:AlternateContent>
      </w:r>
      <w:r w:rsidR="004D66AE" w:rsidRPr="00BC4224">
        <w:t xml:space="preserve">Click </w:t>
      </w:r>
      <w:r w:rsidR="004D66AE" w:rsidRPr="00BC4224">
        <w:rPr>
          <w:i/>
          <w:iCs/>
        </w:rPr>
        <w:t xml:space="preserve">OK </w:t>
      </w:r>
      <w:r w:rsidR="004D66AE" w:rsidRPr="00BC4224">
        <w:t xml:space="preserve">to return to the </w:t>
      </w:r>
      <w:r w:rsidR="00CD07B8" w:rsidRPr="00BC4224">
        <w:rPr>
          <w:b/>
        </w:rPr>
        <w:t>Modify Datasets</w:t>
      </w:r>
      <w:r w:rsidR="00CD07B8" w:rsidRPr="00BC4224">
        <w:t xml:space="preserve"> window.</w:t>
      </w:r>
      <w:r w:rsidR="004D66AE" w:rsidRPr="00BC4224">
        <w:t xml:space="preserve"> </w:t>
      </w:r>
    </w:p>
    <w:p w14:paraId="183A15DA" w14:textId="7A579206" w:rsidR="00556FCE" w:rsidRPr="00BC4224" w:rsidRDefault="00556FCE" w:rsidP="00BD2BAB">
      <w:pPr>
        <w:pStyle w:val="Body"/>
      </w:pPr>
      <w:r w:rsidRPr="00BC4224">
        <w:t>You have now finished adding the valuation data necessary for our analysis. The valuation data will be used in Step 3 of the analysis, Aggregate, Pool &amp; Value. Because you have only loaded the data, the stoplight should still be yellow, as pictured to the right.</w:t>
      </w:r>
    </w:p>
    <w:p w14:paraId="26524A97" w14:textId="77777777" w:rsidR="00A8391D" w:rsidRPr="00BC4224" w:rsidRDefault="00A8391D" w:rsidP="00BD2BAB">
      <w:pPr>
        <w:pStyle w:val="Body"/>
        <w:rPr>
          <w:rFonts w:eastAsia="Times New Roman" w:cs="Times New Roman"/>
          <w:b/>
          <w:spacing w:val="1"/>
        </w:rPr>
      </w:pPr>
      <w:r w:rsidRPr="00BC4224">
        <w:rPr>
          <w:b/>
          <w:u w:val="single"/>
        </w:rPr>
        <w:t>Question for Students</w:t>
      </w:r>
      <w:r w:rsidRPr="00BC4224">
        <w:rPr>
          <w:rFonts w:eastAsia="Times New Roman" w:cs="Times New Roman"/>
          <w:b/>
          <w:spacing w:val="1"/>
        </w:rPr>
        <w:t xml:space="preserve"> </w:t>
      </w:r>
    </w:p>
    <w:p w14:paraId="183A15DD" w14:textId="1CC27A94" w:rsidR="00817BA2" w:rsidRPr="00BC4224" w:rsidRDefault="00817BA2" w:rsidP="00BD2BAB">
      <w:pPr>
        <w:pStyle w:val="Body"/>
        <w:rPr>
          <w:rFonts w:eastAsia="Times New Roman" w:cs="Times New Roman"/>
          <w:b/>
          <w:spacing w:val="1"/>
        </w:rPr>
      </w:pPr>
      <w:r w:rsidRPr="00BC4224">
        <w:rPr>
          <w:rFonts w:eastAsia="Times New Roman" w:cs="Times New Roman"/>
          <w:b/>
          <w:spacing w:val="1"/>
        </w:rPr>
        <w:t>What are the general valuation qualifiers for each endpoint group? What are the sources for the valuation estimates?</w:t>
      </w:r>
      <w:r w:rsidR="00556FCE" w:rsidRPr="00BC4224">
        <w:rPr>
          <w:noProof/>
        </w:rPr>
        <w:t xml:space="preserve"> </w:t>
      </w:r>
    </w:p>
    <w:p w14:paraId="183A15DE" w14:textId="77777777" w:rsidR="00EB3343" w:rsidRPr="00BC4224" w:rsidRDefault="00EB3343" w:rsidP="00EB3343">
      <w:pPr>
        <w:pStyle w:val="Default"/>
        <w:spacing w:line="276" w:lineRule="auto"/>
        <w:rPr>
          <w:sz w:val="22"/>
          <w:szCs w:val="22"/>
        </w:rPr>
      </w:pPr>
    </w:p>
    <w:p w14:paraId="183A15DF" w14:textId="6BE545AC" w:rsidR="00EB3343" w:rsidRPr="00BC4224" w:rsidRDefault="00EB3343" w:rsidP="00BD2BAB">
      <w:pPr>
        <w:pStyle w:val="Body"/>
      </w:pPr>
      <w:r w:rsidRPr="00BC4224">
        <w:t xml:space="preserve">You have now successfully added all the necessary data </w:t>
      </w:r>
      <w:r w:rsidR="00277422" w:rsidRPr="00BC4224">
        <w:t xml:space="preserve">to </w:t>
      </w:r>
      <w:proofErr w:type="spellStart"/>
      <w:r w:rsidR="00277422" w:rsidRPr="00BC4224">
        <w:t>BenMAP</w:t>
      </w:r>
      <w:proofErr w:type="spellEnd"/>
      <w:r w:rsidR="0048549C" w:rsidRPr="00BC4224">
        <w:t>-CE</w:t>
      </w:r>
      <w:r w:rsidR="00277422" w:rsidRPr="00BC4224">
        <w:t xml:space="preserve"> in order to conduct a comprehensive</w:t>
      </w:r>
      <w:r w:rsidRPr="00BC4224">
        <w:t xml:space="preserve"> analysis. The </w:t>
      </w:r>
      <w:r w:rsidRPr="00BC4224">
        <w:rPr>
          <w:b/>
        </w:rPr>
        <w:t>Modify Datase</w:t>
      </w:r>
      <w:r w:rsidR="001A77C0" w:rsidRPr="00BC4224">
        <w:rPr>
          <w:b/>
        </w:rPr>
        <w:t>ts</w:t>
      </w:r>
      <w:r w:rsidR="001A77C0" w:rsidRPr="00BC4224">
        <w:t xml:space="preserve"> window should look like the window below. It is important that each section is complete and contains data.</w:t>
      </w:r>
    </w:p>
    <w:p w14:paraId="2A5F0F72" w14:textId="2052F93E" w:rsidR="00BD2BAB" w:rsidRPr="00BC4224" w:rsidRDefault="00BD2BAB" w:rsidP="00BD2BAB">
      <w:pPr>
        <w:pStyle w:val="Body"/>
      </w:pPr>
      <w:r w:rsidRPr="00BC4224">
        <w:rPr>
          <w:rFonts w:ascii="Calibri" w:hAnsi="Calibri"/>
          <w:noProof/>
          <w:color w:val="000000"/>
        </w:rPr>
        <w:drawing>
          <wp:anchor distT="0" distB="0" distL="114300" distR="114300" simplePos="0" relativeHeight="251713536" behindDoc="0" locked="0" layoutInCell="1" allowOverlap="1" wp14:anchorId="73E9D995" wp14:editId="3CA7966D">
            <wp:simplePos x="0" y="0"/>
            <wp:positionH relativeFrom="column">
              <wp:posOffset>1020396</wp:posOffset>
            </wp:positionH>
            <wp:positionV relativeFrom="paragraph">
              <wp:posOffset>62865</wp:posOffset>
            </wp:positionV>
            <wp:extent cx="4109817" cy="4104005"/>
            <wp:effectExtent l="0" t="0" r="5080"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e503ff66-c797-4d75-be52-40711b777697"/>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4109817" cy="4104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E042F0" w14:textId="77777777" w:rsidR="00BD2BAB" w:rsidRPr="00BC4224" w:rsidRDefault="00BD2BAB" w:rsidP="00BD2BAB">
      <w:pPr>
        <w:pStyle w:val="Body"/>
      </w:pPr>
    </w:p>
    <w:p w14:paraId="05749F59" w14:textId="77777777" w:rsidR="00BD2BAB" w:rsidRPr="00BC4224" w:rsidRDefault="00BD2BAB" w:rsidP="00BD2BAB">
      <w:pPr>
        <w:pStyle w:val="Body"/>
      </w:pPr>
    </w:p>
    <w:p w14:paraId="6611C89C" w14:textId="77777777" w:rsidR="00BD2BAB" w:rsidRPr="00BC4224" w:rsidRDefault="00BD2BAB" w:rsidP="00BD2BAB">
      <w:pPr>
        <w:pStyle w:val="Body"/>
      </w:pPr>
    </w:p>
    <w:p w14:paraId="5349FA1D" w14:textId="77777777" w:rsidR="00BD2BAB" w:rsidRPr="00BC4224" w:rsidRDefault="00BD2BAB" w:rsidP="00BD2BAB">
      <w:pPr>
        <w:pStyle w:val="Body"/>
      </w:pPr>
    </w:p>
    <w:p w14:paraId="580D0486" w14:textId="77777777" w:rsidR="00BD2BAB" w:rsidRPr="00BC4224" w:rsidRDefault="00BD2BAB" w:rsidP="00BD2BAB">
      <w:pPr>
        <w:pStyle w:val="Body"/>
      </w:pPr>
    </w:p>
    <w:p w14:paraId="0673684B" w14:textId="77777777" w:rsidR="00BD2BAB" w:rsidRPr="00BC4224" w:rsidRDefault="00BD2BAB" w:rsidP="00BD2BAB">
      <w:pPr>
        <w:pStyle w:val="Body"/>
      </w:pPr>
    </w:p>
    <w:p w14:paraId="1474B008" w14:textId="77777777" w:rsidR="00BD2BAB" w:rsidRPr="00BC4224" w:rsidRDefault="00BD2BAB" w:rsidP="00BD2BAB">
      <w:pPr>
        <w:pStyle w:val="Body"/>
      </w:pPr>
    </w:p>
    <w:p w14:paraId="5B91F1E1" w14:textId="77777777" w:rsidR="00BD2BAB" w:rsidRPr="00BC4224" w:rsidRDefault="00BD2BAB" w:rsidP="00BD2BAB">
      <w:pPr>
        <w:pStyle w:val="Body"/>
      </w:pPr>
    </w:p>
    <w:p w14:paraId="08F92FD1" w14:textId="77777777" w:rsidR="00BD2BAB" w:rsidRPr="00BC4224" w:rsidRDefault="00BD2BAB" w:rsidP="00BD2BAB">
      <w:pPr>
        <w:pStyle w:val="Body"/>
      </w:pPr>
    </w:p>
    <w:p w14:paraId="5AAC07B1" w14:textId="77777777" w:rsidR="00BD2BAB" w:rsidRPr="00BC4224" w:rsidRDefault="00BD2BAB" w:rsidP="00BD2BAB">
      <w:pPr>
        <w:pStyle w:val="Body"/>
      </w:pPr>
    </w:p>
    <w:p w14:paraId="14AFF5EF" w14:textId="77777777" w:rsidR="00BD2BAB" w:rsidRPr="00BC4224" w:rsidRDefault="00BD2BAB" w:rsidP="00BD2BAB">
      <w:pPr>
        <w:pStyle w:val="Body"/>
      </w:pPr>
    </w:p>
    <w:p w14:paraId="3D7A8321" w14:textId="77777777" w:rsidR="00BD2BAB" w:rsidRPr="00BC4224" w:rsidRDefault="00BD2BAB" w:rsidP="00BD2BAB">
      <w:pPr>
        <w:pStyle w:val="Body"/>
      </w:pPr>
    </w:p>
    <w:p w14:paraId="06EA1081" w14:textId="77777777" w:rsidR="00BD2BAB" w:rsidRPr="00BC4224" w:rsidRDefault="00BD2BAB" w:rsidP="00BD2BAB">
      <w:pPr>
        <w:pStyle w:val="Body"/>
      </w:pPr>
    </w:p>
    <w:p w14:paraId="5C87E839" w14:textId="5B58ACBB" w:rsidR="00BD2BAB" w:rsidRPr="00BC4224" w:rsidRDefault="00BD2BAB">
      <w:pPr>
        <w:rPr>
          <w:rFonts w:asciiTheme="majorHAnsi" w:eastAsiaTheme="majorEastAsia" w:hAnsiTheme="majorHAnsi" w:cstheme="majorBidi"/>
        </w:rPr>
      </w:pPr>
      <w:r w:rsidRPr="00BC4224">
        <w:br w:type="page"/>
      </w:r>
    </w:p>
    <w:p w14:paraId="183A15E3" w14:textId="662C0839" w:rsidR="00BB1FAD" w:rsidRPr="00BC4224" w:rsidRDefault="00A00123" w:rsidP="00240E4F">
      <w:pPr>
        <w:pStyle w:val="Heading1"/>
        <w:rPr>
          <w:noProof/>
        </w:rPr>
      </w:pPr>
      <w:bookmarkStart w:id="48" w:name="_Toc481495908"/>
      <w:bookmarkStart w:id="49" w:name="_Toc955316"/>
      <w:r w:rsidRPr="00BC4224">
        <w:rPr>
          <w:noProof/>
        </w:rPr>
        <w:lastRenderedPageBreak/>
        <w:t>Section</w:t>
      </w:r>
      <w:r w:rsidR="0086372D" w:rsidRPr="00BC4224">
        <w:rPr>
          <w:noProof/>
        </w:rPr>
        <w:t xml:space="preserve"> 4</w:t>
      </w:r>
      <w:r w:rsidR="00F301C7" w:rsidRPr="00BC4224">
        <w:rPr>
          <w:noProof/>
        </w:rPr>
        <w:t>:</w:t>
      </w:r>
      <w:r w:rsidR="00E22FBF">
        <w:rPr>
          <w:noProof/>
        </w:rPr>
        <w:t xml:space="preserve"> </w:t>
      </w:r>
      <w:r w:rsidR="00F301C7" w:rsidRPr="00BC4224">
        <w:rPr>
          <w:noProof/>
        </w:rPr>
        <w:t>Estimating Health Impacts</w:t>
      </w:r>
      <w:bookmarkEnd w:id="48"/>
      <w:bookmarkEnd w:id="49"/>
      <w:r w:rsidR="00F301C7" w:rsidRPr="00BC4224">
        <w:rPr>
          <w:noProof/>
        </w:rPr>
        <w:t xml:space="preserve"> </w:t>
      </w:r>
    </w:p>
    <w:p w14:paraId="183A15E4" w14:textId="2351C040" w:rsidR="00F563A6" w:rsidRPr="00BC4224" w:rsidRDefault="0086372D" w:rsidP="008453E1">
      <w:pPr>
        <w:pStyle w:val="Heading2"/>
      </w:pPr>
      <w:bookmarkStart w:id="50" w:name="_Toc481495909"/>
      <w:bookmarkStart w:id="51" w:name="_Toc955317"/>
      <w:r w:rsidRPr="00BC4224">
        <w:t>4.</w:t>
      </w:r>
      <w:r w:rsidR="006A7510" w:rsidRPr="00BC4224">
        <w:t xml:space="preserve">1. </w:t>
      </w:r>
      <w:r w:rsidR="00E50B88" w:rsidRPr="00BC4224">
        <w:tab/>
      </w:r>
      <w:r w:rsidR="00F563A6" w:rsidRPr="00BC4224">
        <w:t xml:space="preserve">Create </w:t>
      </w:r>
      <w:r w:rsidR="0036460E" w:rsidRPr="00BC4224">
        <w:t>A</w:t>
      </w:r>
      <w:r w:rsidR="00F563A6" w:rsidRPr="00BC4224">
        <w:t xml:space="preserve">ir </w:t>
      </w:r>
      <w:r w:rsidR="0036460E" w:rsidRPr="00BC4224">
        <w:t>Q</w:t>
      </w:r>
      <w:r w:rsidR="00F563A6" w:rsidRPr="00BC4224">
        <w:t xml:space="preserve">uality </w:t>
      </w:r>
      <w:r w:rsidR="0036460E" w:rsidRPr="00BC4224">
        <w:t>G</w:t>
      </w:r>
      <w:r w:rsidR="00F563A6" w:rsidRPr="00BC4224">
        <w:t>rids</w:t>
      </w:r>
      <w:bookmarkEnd w:id="50"/>
      <w:bookmarkEnd w:id="51"/>
      <w:r w:rsidR="00F563A6" w:rsidRPr="00BC4224">
        <w:t xml:space="preserve"> </w:t>
      </w:r>
    </w:p>
    <w:p w14:paraId="183A15E5" w14:textId="51E5E0C5" w:rsidR="009755C4" w:rsidRPr="00BC4224" w:rsidRDefault="009755C4" w:rsidP="00E50B88">
      <w:pPr>
        <w:pStyle w:val="Body"/>
        <w:rPr>
          <w:noProof/>
        </w:rPr>
      </w:pPr>
      <w:r w:rsidRPr="00BC4224">
        <w:rPr>
          <w:noProof/>
        </w:rPr>
        <w:t xml:space="preserve">BenMAP-CE estimates health impacts with user-supplied air quality data; the program is not </w:t>
      </w:r>
      <w:r w:rsidR="007E70BE" w:rsidRPr="00BC4224">
        <w:rPr>
          <w:noProof/>
        </w:rPr>
        <w:t xml:space="preserve">and does not contain </w:t>
      </w:r>
      <w:r w:rsidRPr="00BC4224">
        <w:rPr>
          <w:noProof/>
        </w:rPr>
        <w:t>an air</w:t>
      </w:r>
      <w:r w:rsidR="007E70BE" w:rsidRPr="00BC4224">
        <w:rPr>
          <w:noProof/>
        </w:rPr>
        <w:t xml:space="preserve"> </w:t>
      </w:r>
      <w:r w:rsidRPr="00BC4224">
        <w:rPr>
          <w:noProof/>
        </w:rPr>
        <w:t>quality model. BenMAP-CE provides three options for creating air quality grids: Model Direct,</w:t>
      </w:r>
      <w:r w:rsidR="007E70BE" w:rsidRPr="00BC4224">
        <w:rPr>
          <w:noProof/>
        </w:rPr>
        <w:t xml:space="preserve"> </w:t>
      </w:r>
      <w:r w:rsidRPr="00BC4224">
        <w:rPr>
          <w:noProof/>
        </w:rPr>
        <w:t>Monitor Direct, and Monitor Rollback.</w:t>
      </w:r>
      <w:r w:rsidR="00E22FBF">
        <w:rPr>
          <w:noProof/>
        </w:rPr>
        <w:t xml:space="preserve"> </w:t>
      </w:r>
      <w:r w:rsidR="009D124D">
        <w:rPr>
          <w:noProof/>
        </w:rPr>
        <w:t>You</w:t>
      </w:r>
      <w:r w:rsidRPr="00BC4224">
        <w:rPr>
          <w:noProof/>
        </w:rPr>
        <w:t xml:space="preserve"> will use a </w:t>
      </w:r>
      <w:r w:rsidR="009C1938" w:rsidRPr="00BC4224">
        <w:rPr>
          <w:noProof/>
        </w:rPr>
        <w:t xml:space="preserve">Monitor Rollback </w:t>
      </w:r>
      <w:r w:rsidRPr="00BC4224">
        <w:rPr>
          <w:noProof/>
        </w:rPr>
        <w:t>in this analysis.</w:t>
      </w:r>
      <w:r w:rsidR="007E70BE" w:rsidRPr="00BC4224">
        <w:rPr>
          <w:noProof/>
        </w:rPr>
        <w:t xml:space="preserve"> A Model Direct analysis uses two separate modeled air quality grid surfaces and compares them to calculate an air quality delta by grid cell. A Monitor Direct analysis uses two separate monitoring-based air quality surfaces and compares them to calcualte an air quality </w:t>
      </w:r>
      <w:r w:rsidR="00666E81" w:rsidRPr="00BC4224">
        <w:rPr>
          <w:noProof/>
        </w:rPr>
        <w:t>delta by the grid cell or admins</w:t>
      </w:r>
      <w:r w:rsidR="007E70BE" w:rsidRPr="00BC4224">
        <w:rPr>
          <w:noProof/>
        </w:rPr>
        <w:t xml:space="preserve">trative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183A15E7" w14:textId="77777777" w:rsidR="00F563A6" w:rsidRPr="00BC4224" w:rsidRDefault="00F563A6" w:rsidP="004956BD">
      <w:pPr>
        <w:pStyle w:val="Body"/>
        <w:numPr>
          <w:ilvl w:val="0"/>
          <w:numId w:val="15"/>
        </w:numPr>
        <w:rPr>
          <w:noProof/>
        </w:rPr>
      </w:pPr>
      <w:r w:rsidRPr="00BC4224">
        <w:rPr>
          <w:noProof/>
        </w:rPr>
        <w:t xml:space="preserve">Now that you have loaded all the necessary files to create a new </w:t>
      </w:r>
      <w:r w:rsidR="0058404D" w:rsidRPr="00BC4224">
        <w:rPr>
          <w:noProof/>
        </w:rPr>
        <w:t>Santiago</w:t>
      </w:r>
      <w:r w:rsidRPr="00BC4224">
        <w:rPr>
          <w:noProof/>
        </w:rPr>
        <w:t xml:space="preserve"> setup, you </w:t>
      </w:r>
      <w:r w:rsidR="00E73004" w:rsidRPr="00BC4224">
        <w:rPr>
          <w:noProof/>
        </w:rPr>
        <w:t>are ready to</w:t>
      </w:r>
      <w:r w:rsidRPr="00BC4224">
        <w:rPr>
          <w:noProof/>
        </w:rPr>
        <w:t xml:space="preserve"> begin your analysis. The first step of this process </w:t>
      </w:r>
      <w:r w:rsidR="006A7510" w:rsidRPr="00BC4224">
        <w:rPr>
          <w:noProof/>
        </w:rPr>
        <w:t xml:space="preserve">is creating air quality grids. </w:t>
      </w:r>
    </w:p>
    <w:p w14:paraId="183A15EA" w14:textId="77777777" w:rsidR="009228E3" w:rsidRPr="00BC4224" w:rsidRDefault="007E70BE" w:rsidP="00760568">
      <w:pPr>
        <w:pStyle w:val="bullet"/>
      </w:pPr>
      <w:r w:rsidRPr="00BC4224">
        <w:t>Beginning</w:t>
      </w:r>
      <w:r w:rsidR="00277422" w:rsidRPr="00BC4224">
        <w:t xml:space="preserve"> on BenMAP</w:t>
      </w:r>
      <w:r w:rsidR="0048549C" w:rsidRPr="00BC4224">
        <w:t>-CE</w:t>
      </w:r>
      <w:r w:rsidR="00277422" w:rsidRPr="00BC4224">
        <w:t xml:space="preserve">’s main screen, verify that </w:t>
      </w:r>
      <w:r w:rsidR="0058404D" w:rsidRPr="00BC4224">
        <w:rPr>
          <w:i/>
        </w:rPr>
        <w:t>Santiago</w:t>
      </w:r>
      <w:r w:rsidR="00277422" w:rsidRPr="00BC4224">
        <w:t xml:space="preserve"> is selected from the drop-down menu next to the File menu.</w:t>
      </w:r>
    </w:p>
    <w:p w14:paraId="183A15EB" w14:textId="1661C2FC" w:rsidR="00277422" w:rsidRPr="00BC4224" w:rsidRDefault="006A2BE1" w:rsidP="00760568">
      <w:pPr>
        <w:pStyle w:val="bullet"/>
      </w:pPr>
      <w:r w:rsidRPr="00BC4224">
        <w:t xml:space="preserve">Double click on </w:t>
      </w:r>
      <w:r w:rsidRPr="00BC4224">
        <w:rPr>
          <w:i/>
        </w:rPr>
        <w:t>Pollutant</w:t>
      </w:r>
      <w:r w:rsidR="00277422" w:rsidRPr="00BC4224">
        <w:t>. The following window will appear:</w:t>
      </w:r>
    </w:p>
    <w:p w14:paraId="1AC529DC" w14:textId="3F81ED0D" w:rsidR="00E50B88" w:rsidRPr="00BC4224" w:rsidRDefault="00E50B88" w:rsidP="00E50B88">
      <w:pPr>
        <w:pStyle w:val="Body"/>
      </w:pPr>
      <w:r w:rsidRPr="00BC4224">
        <w:rPr>
          <w:noProof/>
        </w:rPr>
        <w:drawing>
          <wp:anchor distT="0" distB="0" distL="114300" distR="114300" simplePos="0" relativeHeight="251714560" behindDoc="0" locked="0" layoutInCell="1" allowOverlap="1" wp14:anchorId="5C6A9A76" wp14:editId="10957185">
            <wp:simplePos x="0" y="0"/>
            <wp:positionH relativeFrom="column">
              <wp:posOffset>1114425</wp:posOffset>
            </wp:positionH>
            <wp:positionV relativeFrom="paragraph">
              <wp:posOffset>10795</wp:posOffset>
            </wp:positionV>
            <wp:extent cx="3695700" cy="2085975"/>
            <wp:effectExtent l="0" t="0" r="0" b="9525"/>
            <wp:wrapNone/>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3695700" cy="2085975"/>
                    </a:xfrm>
                    <a:prstGeom prst="rect">
                      <a:avLst/>
                    </a:prstGeom>
                  </pic:spPr>
                </pic:pic>
              </a:graphicData>
            </a:graphic>
            <wp14:sizeRelH relativeFrom="page">
              <wp14:pctWidth>0</wp14:pctWidth>
            </wp14:sizeRelH>
            <wp14:sizeRelV relativeFrom="page">
              <wp14:pctHeight>0</wp14:pctHeight>
            </wp14:sizeRelV>
          </wp:anchor>
        </w:drawing>
      </w:r>
    </w:p>
    <w:p w14:paraId="18E3A7EE" w14:textId="77777777" w:rsidR="00E50B88" w:rsidRPr="00BC4224" w:rsidRDefault="00E50B88" w:rsidP="00E50B88">
      <w:pPr>
        <w:pStyle w:val="Body"/>
      </w:pPr>
    </w:p>
    <w:p w14:paraId="70AE021E" w14:textId="77777777" w:rsidR="00E50B88" w:rsidRPr="00BC4224" w:rsidRDefault="00E50B88" w:rsidP="00E50B88">
      <w:pPr>
        <w:pStyle w:val="Body"/>
      </w:pPr>
    </w:p>
    <w:p w14:paraId="5E941CA0" w14:textId="77777777" w:rsidR="00E50B88" w:rsidRPr="00BC4224" w:rsidRDefault="00E50B88" w:rsidP="00E50B88">
      <w:pPr>
        <w:pStyle w:val="Body"/>
      </w:pPr>
    </w:p>
    <w:p w14:paraId="731B1D55" w14:textId="727C9713" w:rsidR="00E50B88" w:rsidRPr="00BC4224" w:rsidRDefault="00E50B88" w:rsidP="00E50B88">
      <w:pPr>
        <w:pStyle w:val="Body"/>
      </w:pPr>
    </w:p>
    <w:p w14:paraId="724145B4" w14:textId="77777777" w:rsidR="00E50B88" w:rsidRPr="00BC4224" w:rsidRDefault="00E50B88" w:rsidP="00E50B88">
      <w:pPr>
        <w:pStyle w:val="Body"/>
      </w:pPr>
    </w:p>
    <w:p w14:paraId="00CB58D3" w14:textId="77777777" w:rsidR="00ED6B16" w:rsidRPr="00BC4224" w:rsidRDefault="00ED6B16" w:rsidP="00E50B88">
      <w:pPr>
        <w:pStyle w:val="Body"/>
      </w:pPr>
    </w:p>
    <w:p w14:paraId="4D1C05F2" w14:textId="63F5BF6C" w:rsidR="00E50B88" w:rsidRPr="00BC4224" w:rsidRDefault="00E50B88" w:rsidP="00E50B88">
      <w:pPr>
        <w:pStyle w:val="Body"/>
      </w:pPr>
    </w:p>
    <w:p w14:paraId="183A15ED" w14:textId="1E96D419" w:rsidR="006A2BE1" w:rsidRPr="00BC4224" w:rsidRDefault="00277422" w:rsidP="00760568">
      <w:pPr>
        <w:pStyle w:val="bullet"/>
      </w:pPr>
      <w:r w:rsidRPr="00BC4224">
        <w:t xml:space="preserve">With PM2.5 highlighted, click the </w:t>
      </w:r>
      <w:r w:rsidRPr="00BC4224">
        <w:rPr>
          <w:i/>
        </w:rPr>
        <w:t>Add</w:t>
      </w:r>
      <w:r w:rsidRPr="00BC4224">
        <w:t xml:space="preserve"> button to move it to the </w:t>
      </w:r>
      <w:r w:rsidRPr="00BC4224">
        <w:rPr>
          <w:i/>
        </w:rPr>
        <w:t>Selected Pollutant</w:t>
      </w:r>
      <w:r w:rsidRPr="00BC4224">
        <w:t xml:space="preserve"> box.</w:t>
      </w:r>
    </w:p>
    <w:p w14:paraId="7A7C40F0" w14:textId="77777777" w:rsidR="00ED6B16" w:rsidRPr="00BC4224" w:rsidRDefault="00ED6B16">
      <w:pPr>
        <w:rPr>
          <w:rFonts w:asciiTheme="majorHAnsi" w:hAnsiTheme="majorHAnsi"/>
          <w:noProof/>
          <w:szCs w:val="28"/>
        </w:rPr>
      </w:pPr>
      <w:r w:rsidRPr="00BC4224">
        <w:br w:type="page"/>
      </w:r>
    </w:p>
    <w:p w14:paraId="183A15EE" w14:textId="5D72C18F" w:rsidR="006C7588" w:rsidRPr="00BC4224" w:rsidRDefault="00ED6B16" w:rsidP="00760568">
      <w:pPr>
        <w:pStyle w:val="bullet"/>
      </w:pPr>
      <w:r w:rsidRPr="00BC4224">
        <w:lastRenderedPageBreak/>
        <w:drawing>
          <wp:anchor distT="0" distB="0" distL="114300" distR="114300" simplePos="0" relativeHeight="251675648" behindDoc="1" locked="0" layoutInCell="1" allowOverlap="1" wp14:anchorId="183A16C1" wp14:editId="53D84034">
            <wp:simplePos x="0" y="0"/>
            <wp:positionH relativeFrom="margin">
              <wp:posOffset>3743325</wp:posOffset>
            </wp:positionH>
            <wp:positionV relativeFrom="paragraph">
              <wp:posOffset>177800</wp:posOffset>
            </wp:positionV>
            <wp:extent cx="2011045" cy="2025015"/>
            <wp:effectExtent l="19050" t="19050" r="27305" b="13335"/>
            <wp:wrapThrough wrapText="bothSides">
              <wp:wrapPolygon edited="0">
                <wp:start x="-205" y="-203"/>
                <wp:lineTo x="-205" y="21539"/>
                <wp:lineTo x="21689" y="21539"/>
                <wp:lineTo x="21689" y="-203"/>
                <wp:lineTo x="-205" y="-203"/>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2011045" cy="202501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77422" w:rsidRPr="00BC4224">
        <w:t xml:space="preserve">Click </w:t>
      </w:r>
      <w:r w:rsidR="00277422" w:rsidRPr="00BC4224">
        <w:rPr>
          <w:i/>
        </w:rPr>
        <w:t>OK.</w:t>
      </w:r>
      <w:r w:rsidR="006C7588" w:rsidRPr="00BC4224">
        <w:rPr>
          <w:i/>
        </w:rPr>
        <w:t xml:space="preserve"> </w:t>
      </w:r>
      <w:r w:rsidR="006C7588" w:rsidRPr="00BC4224">
        <w:t xml:space="preserve">The stoplight indicator for </w:t>
      </w:r>
      <w:r w:rsidR="006C7588" w:rsidRPr="00BC4224">
        <w:rPr>
          <w:i/>
        </w:rPr>
        <w:t>Pollutant</w:t>
      </w:r>
      <w:r w:rsidR="00E22FBF">
        <w:rPr>
          <w:i/>
        </w:rPr>
        <w:t xml:space="preserve"> </w:t>
      </w:r>
      <w:r w:rsidR="006C7588" w:rsidRPr="00BC4224">
        <w:t>should change from yellow to green as shown on the figure to the right.</w:t>
      </w:r>
      <w:r w:rsidR="00EA1A58" w:rsidRPr="00BC4224">
        <w:t xml:space="preserve"> </w:t>
      </w:r>
    </w:p>
    <w:p w14:paraId="183A15EF" w14:textId="29DF5C08" w:rsidR="009228E3" w:rsidRPr="00BC4224" w:rsidRDefault="006A2BE1" w:rsidP="00760568">
      <w:pPr>
        <w:pStyle w:val="bullet"/>
      </w:pPr>
      <w:r w:rsidRPr="00BC4224">
        <w:t xml:space="preserve">Next, double click on </w:t>
      </w:r>
      <w:r w:rsidRPr="00BC4224">
        <w:rPr>
          <w:i/>
        </w:rPr>
        <w:t>Baseline</w:t>
      </w:r>
      <w:r w:rsidRPr="00BC4224">
        <w:t xml:space="preserve"> to open the Choose a Grid Creation Method dialogue box.</w:t>
      </w:r>
    </w:p>
    <w:p w14:paraId="183A15F0" w14:textId="77777777" w:rsidR="006A2BE1" w:rsidRPr="00BC4224" w:rsidRDefault="00277422" w:rsidP="00760568">
      <w:pPr>
        <w:pStyle w:val="bullet"/>
      </w:pPr>
      <w:r w:rsidRPr="00BC4224">
        <w:t xml:space="preserve">Choose </w:t>
      </w:r>
      <w:r w:rsidRPr="00BC4224">
        <w:rPr>
          <w:i/>
        </w:rPr>
        <w:t>Monitor</w:t>
      </w:r>
      <w:r w:rsidR="006A2BE1" w:rsidRPr="00BC4224">
        <w:rPr>
          <w:i/>
        </w:rPr>
        <w:t xml:space="preserve"> Rollback</w:t>
      </w:r>
      <w:r w:rsidR="006A2BE1" w:rsidRPr="00BC4224">
        <w:t xml:space="preserve"> and for Grid Type, </w:t>
      </w:r>
      <w:r w:rsidRPr="00BC4224">
        <w:t>select</w:t>
      </w:r>
      <w:r w:rsidR="006A2BE1" w:rsidRPr="00BC4224">
        <w:t xml:space="preserve"> </w:t>
      </w:r>
      <w:r w:rsidR="0058404D" w:rsidRPr="00BC4224">
        <w:rPr>
          <w:i/>
        </w:rPr>
        <w:t>Santiago Districts</w:t>
      </w:r>
      <w:r w:rsidR="006A2BE1" w:rsidRPr="00BC4224">
        <w:t>, which will interpolate th</w:t>
      </w:r>
      <w:r w:rsidR="0058404D" w:rsidRPr="00BC4224">
        <w:t>e air quality monitoring data by regions</w:t>
      </w:r>
      <w:r w:rsidR="006A2BE1" w:rsidRPr="00BC4224">
        <w:t xml:space="preserve">. Click </w:t>
      </w:r>
      <w:r w:rsidR="006A2BE1" w:rsidRPr="00BC4224">
        <w:rPr>
          <w:i/>
        </w:rPr>
        <w:t>Next</w:t>
      </w:r>
      <w:r w:rsidR="006A2BE1" w:rsidRPr="00BC4224">
        <w:t>.</w:t>
      </w:r>
      <w:r w:rsidR="007213F7" w:rsidRPr="00BC4224">
        <w:t xml:space="preserve"> </w:t>
      </w:r>
    </w:p>
    <w:p w14:paraId="183A15F1" w14:textId="167870A2" w:rsidR="006A2BE1" w:rsidRPr="00BC4224" w:rsidRDefault="00DF3EA6" w:rsidP="00760568">
      <w:pPr>
        <w:pStyle w:val="bullet"/>
      </w:pPr>
      <w:r w:rsidRPr="00BC4224">
        <w:rPr>
          <w:rFonts w:asciiTheme="minorHAnsi" w:hAnsiTheme="minorHAnsi"/>
          <w:b/>
          <w:szCs w:val="22"/>
        </w:rPr>
        <mc:AlternateContent>
          <mc:Choice Requires="wps">
            <w:drawing>
              <wp:anchor distT="0" distB="0" distL="114300" distR="114300" simplePos="0" relativeHeight="251740160" behindDoc="0" locked="0" layoutInCell="1" allowOverlap="1" wp14:anchorId="6C43C60D" wp14:editId="7E4159DD">
                <wp:simplePos x="0" y="0"/>
                <wp:positionH relativeFrom="column">
                  <wp:posOffset>2921000</wp:posOffset>
                </wp:positionH>
                <wp:positionV relativeFrom="paragraph">
                  <wp:posOffset>758825</wp:posOffset>
                </wp:positionV>
                <wp:extent cx="3192145" cy="2000250"/>
                <wp:effectExtent l="0" t="0" r="27305" b="19050"/>
                <wp:wrapSquare wrapText="bothSides"/>
                <wp:docPr id="44" name="Rounded Rectangle 44"/>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A00BB1" w14:textId="77777777" w:rsidR="004956BD" w:rsidRPr="003624B0" w:rsidRDefault="004956BD" w:rsidP="003624B0">
                            <w:pPr>
                              <w:pStyle w:val="boxhead"/>
                            </w:pPr>
                            <w:r w:rsidRPr="003624B0">
                              <w:t xml:space="preserve">Box 6: </w:t>
                            </w:r>
                            <w:proofErr w:type="spellStart"/>
                            <w:r w:rsidRPr="003624B0">
                              <w:t>BenMAP</w:t>
                            </w:r>
                            <w:proofErr w:type="spellEnd"/>
                            <w:r w:rsidRPr="003624B0">
                              <w:t>-CE Terminology</w:t>
                            </w:r>
                          </w:p>
                          <w:p w14:paraId="42EC0649" w14:textId="77777777" w:rsidR="004956BD" w:rsidRPr="003624B0" w:rsidRDefault="004956BD"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4956BD" w:rsidRPr="00760568" w:rsidRDefault="004956BD"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4" o:spid="_x0000_s1033" style="position:absolute;left:0;text-align:left;margin-left:230pt;margin-top:59.75pt;width:251.35pt;height:1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" fillcolor="#9ab5e4" strokecolor="#4f81bd">
                <v:fill color2="#e1e8f5" rotate="t" focusposition="1,1" focussize="" colors="0 #9ab5e4;.5 #c2d1ed;1 #e1e8f5" focus="100%" type="gradientRadial"/>
                <v:textbox>
                  <w:txbxContent>
                    <w:p w14:paraId="0FA00BB1" w14:textId="77777777" w:rsidR="004956BD" w:rsidRPr="003624B0" w:rsidRDefault="004956BD" w:rsidP="003624B0">
                      <w:pPr>
                        <w:pStyle w:val="boxhead"/>
                      </w:pPr>
                      <w:r w:rsidRPr="003624B0">
                        <w:t xml:space="preserve">Box 6: </w:t>
                      </w:r>
                      <w:proofErr w:type="spellStart"/>
                      <w:r w:rsidRPr="003624B0">
                        <w:t>BenMAP</w:t>
                      </w:r>
                      <w:proofErr w:type="spellEnd"/>
                      <w:r w:rsidRPr="003624B0">
                        <w:t>-CE Terminology</w:t>
                      </w:r>
                    </w:p>
                    <w:p w14:paraId="42EC0649" w14:textId="77777777" w:rsidR="004956BD" w:rsidRPr="003624B0" w:rsidRDefault="004956BD"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4956BD" w:rsidRPr="00760568" w:rsidRDefault="004956BD" w:rsidP="003624B0">
                      <w:pPr>
                        <w:pStyle w:val="boxbody"/>
                      </w:pPr>
                    </w:p>
                  </w:txbxContent>
                </v:textbox>
                <w10:wrap type="square"/>
              </v:roundrect>
            </w:pict>
          </mc:Fallback>
        </mc:AlternateContent>
      </w:r>
      <w:r w:rsidR="006A2BE1" w:rsidRPr="00BC4224">
        <w:t xml:space="preserve">In the </w:t>
      </w:r>
      <w:r w:rsidR="006A2BE1" w:rsidRPr="00BC4224">
        <w:rPr>
          <w:b/>
        </w:rPr>
        <w:t xml:space="preserve">Monitor Rollback </w:t>
      </w:r>
      <w:r w:rsidR="006A2BE1" w:rsidRPr="00BC4224">
        <w:t xml:space="preserve">dialogue box, </w:t>
      </w:r>
      <w:r w:rsidR="00277422" w:rsidRPr="00BC4224">
        <w:t xml:space="preserve">the </w:t>
      </w:r>
      <w:r w:rsidR="006A2BE1" w:rsidRPr="00BC4224">
        <w:rPr>
          <w:i/>
        </w:rPr>
        <w:t>Rollback Grid Type</w:t>
      </w:r>
      <w:r w:rsidR="00277422" w:rsidRPr="00BC4224">
        <w:t xml:space="preserve"> menu</w:t>
      </w:r>
      <w:r w:rsidR="006A2BE1" w:rsidRPr="00BC4224">
        <w:t xml:space="preserve"> will determine how you can specify rollback regions (for </w:t>
      </w:r>
      <w:r w:rsidR="0058404D" w:rsidRPr="00BC4224">
        <w:t>Santiago as a whole o</w:t>
      </w:r>
      <w:r w:rsidR="001260BD" w:rsidRPr="00BC4224">
        <w:t>r</w:t>
      </w:r>
      <w:r w:rsidR="0058404D" w:rsidRPr="00BC4224">
        <w:t xml:space="preserve"> by Santiago districts</w:t>
      </w:r>
      <w:r w:rsidR="006A2BE1" w:rsidRPr="00BC4224">
        <w:t xml:space="preserve">). </w:t>
      </w:r>
      <w:r w:rsidR="00EA7C51" w:rsidRPr="00BC4224">
        <w:t>Select</w:t>
      </w:r>
      <w:r w:rsidR="006A2BE1" w:rsidRPr="00BC4224">
        <w:t xml:space="preserve"> </w:t>
      </w:r>
      <w:r w:rsidR="0058404D" w:rsidRPr="00BC4224">
        <w:rPr>
          <w:i/>
        </w:rPr>
        <w:t>Santiago Districts</w:t>
      </w:r>
      <w:r w:rsidR="006A2BE1" w:rsidRPr="00BC4224">
        <w:rPr>
          <w:i/>
        </w:rPr>
        <w:t xml:space="preserve"> </w:t>
      </w:r>
      <w:r w:rsidR="006A2BE1" w:rsidRPr="00BC4224">
        <w:t>as</w:t>
      </w:r>
      <w:r w:rsidR="00EA7C51" w:rsidRPr="00BC4224">
        <w:t xml:space="preserve"> the Grid Type (this </w:t>
      </w:r>
      <w:r w:rsidR="006A2BE1" w:rsidRPr="00BC4224">
        <w:t>allow</w:t>
      </w:r>
      <w:r w:rsidR="00EA7C51" w:rsidRPr="00BC4224">
        <w:t>s</w:t>
      </w:r>
      <w:r w:rsidR="006A2BE1" w:rsidRPr="00BC4224">
        <w:t xml:space="preserve"> us to specify different rollback options for different </w:t>
      </w:r>
      <w:r w:rsidR="0058404D" w:rsidRPr="00BC4224">
        <w:t>districts</w:t>
      </w:r>
      <w:r w:rsidR="006A2BE1" w:rsidRPr="00BC4224">
        <w:t xml:space="preserve"> of the city, although </w:t>
      </w:r>
      <w:r w:rsidR="009D124D">
        <w:t>you</w:t>
      </w:r>
      <w:r w:rsidR="006A2BE1" w:rsidRPr="00BC4224">
        <w:t xml:space="preserve"> will not be doing that in this analysis).</w:t>
      </w:r>
      <w:r w:rsidR="007213F7" w:rsidRPr="00BC4224">
        <w:rPr>
          <w:color w:val="FFFFFF" w:themeColor="background1"/>
        </w:rPr>
        <w:t xml:space="preserve"> </w:t>
      </w:r>
    </w:p>
    <w:p w14:paraId="183A15F7" w14:textId="2959A550" w:rsidR="0094441D" w:rsidRPr="00BC4224" w:rsidRDefault="00124E3E" w:rsidP="00760568">
      <w:pPr>
        <w:pStyle w:val="bullet"/>
      </w:pPr>
      <w:r w:rsidRPr="00BC4224">
        <w:drawing>
          <wp:anchor distT="0" distB="0" distL="114300" distR="114300" simplePos="0" relativeHeight="251670528" behindDoc="1" locked="0" layoutInCell="1" allowOverlap="1" wp14:anchorId="183A16C3" wp14:editId="3BDCAC38">
            <wp:simplePos x="0" y="0"/>
            <wp:positionH relativeFrom="column">
              <wp:posOffset>321945</wp:posOffset>
            </wp:positionH>
            <wp:positionV relativeFrom="paragraph">
              <wp:posOffset>975995</wp:posOffset>
            </wp:positionV>
            <wp:extent cx="2260600" cy="2403475"/>
            <wp:effectExtent l="0" t="0" r="6350" b="0"/>
            <wp:wrapTight wrapText="bothSides">
              <wp:wrapPolygon edited="0">
                <wp:start x="0" y="0"/>
                <wp:lineTo x="0" y="21400"/>
                <wp:lineTo x="21479" y="21400"/>
                <wp:lineTo x="21479"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2260600" cy="2403475"/>
                    </a:xfrm>
                    <a:prstGeom prst="rect">
                      <a:avLst/>
                    </a:prstGeom>
                  </pic:spPr>
                </pic:pic>
              </a:graphicData>
            </a:graphic>
            <wp14:sizeRelH relativeFrom="page">
              <wp14:pctWidth>0</wp14:pctWidth>
            </wp14:sizeRelH>
            <wp14:sizeRelV relativeFrom="page">
              <wp14:pctHeight>0</wp14:pctHeight>
            </wp14:sizeRelV>
          </wp:anchor>
        </w:drawing>
      </w:r>
      <w:r w:rsidR="006A2BE1" w:rsidRPr="00BC4224">
        <w:t xml:space="preserve">Next, </w:t>
      </w:r>
      <w:r w:rsidR="00EA7C51" w:rsidRPr="00BC4224">
        <w:t xml:space="preserve">select </w:t>
      </w:r>
      <w:r w:rsidR="0058404D" w:rsidRPr="00BC4224">
        <w:rPr>
          <w:i/>
        </w:rPr>
        <w:t>Santiago</w:t>
      </w:r>
      <w:r w:rsidR="00EA7C51" w:rsidRPr="00BC4224">
        <w:rPr>
          <w:i/>
        </w:rPr>
        <w:t xml:space="preserve"> PM Monitors</w:t>
      </w:r>
      <w:r w:rsidR="00EA7C51" w:rsidRPr="00BC4224">
        <w:t xml:space="preserve"> from the </w:t>
      </w:r>
      <w:r w:rsidR="00EA7C51" w:rsidRPr="00BC4224">
        <w:rPr>
          <w:i/>
        </w:rPr>
        <w:t>Monitor Dataset</w:t>
      </w:r>
      <w:r w:rsidR="00EA7C51" w:rsidRPr="00BC4224">
        <w:t xml:space="preserve"> menu. Select </w:t>
      </w:r>
      <w:r w:rsidR="0058404D" w:rsidRPr="00BC4224">
        <w:rPr>
          <w:i/>
        </w:rPr>
        <w:t>2009</w:t>
      </w:r>
      <w:r w:rsidR="00EA7C51" w:rsidRPr="00BC4224">
        <w:t xml:space="preserve"> from the Monitor Library Year menu. The window should look like this:</w:t>
      </w:r>
    </w:p>
    <w:p w14:paraId="057B28B4" w14:textId="77777777" w:rsidR="00124E3E" w:rsidRPr="00BC4224" w:rsidRDefault="00124E3E" w:rsidP="00124E3E">
      <w:pPr>
        <w:pStyle w:val="bullet"/>
        <w:numPr>
          <w:ilvl w:val="0"/>
          <w:numId w:val="0"/>
        </w:numPr>
        <w:ind w:left="720" w:hanging="360"/>
      </w:pPr>
    </w:p>
    <w:p w14:paraId="60D52B46" w14:textId="77777777" w:rsidR="00124E3E" w:rsidRPr="00BC4224" w:rsidRDefault="00124E3E" w:rsidP="00124E3E">
      <w:pPr>
        <w:pStyle w:val="bullet"/>
        <w:numPr>
          <w:ilvl w:val="0"/>
          <w:numId w:val="0"/>
        </w:numPr>
        <w:ind w:left="720" w:hanging="360"/>
      </w:pPr>
    </w:p>
    <w:p w14:paraId="6CEA0ADF" w14:textId="77777777" w:rsidR="00124E3E" w:rsidRPr="00BC4224" w:rsidRDefault="00124E3E" w:rsidP="00124E3E">
      <w:pPr>
        <w:pStyle w:val="bullet"/>
        <w:numPr>
          <w:ilvl w:val="0"/>
          <w:numId w:val="0"/>
        </w:numPr>
        <w:ind w:left="720" w:hanging="360"/>
      </w:pPr>
    </w:p>
    <w:p w14:paraId="69B0032C" w14:textId="77777777" w:rsidR="00124E3E" w:rsidRPr="00BC4224" w:rsidRDefault="00124E3E" w:rsidP="00124E3E">
      <w:pPr>
        <w:pStyle w:val="bullet"/>
        <w:numPr>
          <w:ilvl w:val="0"/>
          <w:numId w:val="0"/>
        </w:numPr>
        <w:ind w:left="720" w:hanging="360"/>
      </w:pPr>
    </w:p>
    <w:p w14:paraId="20769A0F" w14:textId="77777777" w:rsidR="00124E3E" w:rsidRPr="00BC4224" w:rsidRDefault="00124E3E" w:rsidP="00124E3E">
      <w:pPr>
        <w:pStyle w:val="bullet"/>
        <w:numPr>
          <w:ilvl w:val="0"/>
          <w:numId w:val="0"/>
        </w:numPr>
        <w:ind w:left="720" w:hanging="360"/>
      </w:pPr>
    </w:p>
    <w:p w14:paraId="0100FA95" w14:textId="77777777" w:rsidR="00124E3E" w:rsidRPr="00BC4224" w:rsidRDefault="00124E3E" w:rsidP="00124E3E">
      <w:pPr>
        <w:pStyle w:val="bullet"/>
        <w:numPr>
          <w:ilvl w:val="0"/>
          <w:numId w:val="0"/>
        </w:numPr>
        <w:ind w:left="720" w:hanging="360"/>
      </w:pPr>
    </w:p>
    <w:p w14:paraId="1D99E466" w14:textId="77777777" w:rsidR="00124E3E" w:rsidRPr="00BC4224" w:rsidRDefault="00124E3E" w:rsidP="00124E3E">
      <w:pPr>
        <w:pStyle w:val="bullet"/>
        <w:numPr>
          <w:ilvl w:val="0"/>
          <w:numId w:val="0"/>
        </w:numPr>
        <w:ind w:left="720" w:hanging="360"/>
      </w:pPr>
    </w:p>
    <w:p w14:paraId="33DBCE5C" w14:textId="77777777" w:rsidR="00124E3E" w:rsidRPr="00BC4224" w:rsidRDefault="00124E3E" w:rsidP="00124E3E">
      <w:pPr>
        <w:pStyle w:val="bullet"/>
        <w:numPr>
          <w:ilvl w:val="0"/>
          <w:numId w:val="0"/>
        </w:numPr>
        <w:ind w:left="720" w:hanging="360"/>
      </w:pPr>
    </w:p>
    <w:p w14:paraId="183A15FA" w14:textId="2629B6E1" w:rsidR="006A2BE1" w:rsidRPr="00BC4224" w:rsidRDefault="001260BD" w:rsidP="00760568">
      <w:pPr>
        <w:pStyle w:val="bullet"/>
      </w:pPr>
      <w:r w:rsidRPr="00BC4224">
        <w:t xml:space="preserve">Click </w:t>
      </w:r>
      <w:r w:rsidRPr="00BC4224">
        <w:rPr>
          <w:i/>
        </w:rPr>
        <w:t xml:space="preserve">Next. </w:t>
      </w:r>
      <w:r w:rsidR="006A2BE1" w:rsidRPr="00BC4224">
        <w:t xml:space="preserve">The </w:t>
      </w:r>
      <w:r w:rsidR="006A2BE1" w:rsidRPr="00BC4224">
        <w:rPr>
          <w:b/>
        </w:rPr>
        <w:t>Monitor Rollback</w:t>
      </w:r>
      <w:r w:rsidR="006A2BE1" w:rsidRPr="00BC4224">
        <w:t xml:space="preserve"> window will now open with the map of </w:t>
      </w:r>
      <w:r w:rsidR="0058404D" w:rsidRPr="00BC4224">
        <w:t>Santiago Districts</w:t>
      </w:r>
      <w:r w:rsidR="006A2BE1" w:rsidRPr="00BC4224">
        <w:t xml:space="preserve"> and the location of the monitoring stations. Press </w:t>
      </w:r>
      <w:r w:rsidR="006A2BE1" w:rsidRPr="00BC4224">
        <w:rPr>
          <w:i/>
        </w:rPr>
        <w:t>Add Region</w:t>
      </w:r>
      <w:r w:rsidR="00EA7C51" w:rsidRPr="00BC4224">
        <w:rPr>
          <w:i/>
        </w:rPr>
        <w:t>,</w:t>
      </w:r>
      <w:r w:rsidR="006A2BE1" w:rsidRPr="00BC4224">
        <w:t xml:space="preserve"> and the </w:t>
      </w:r>
      <w:r w:rsidR="006A2BE1" w:rsidRPr="00BC4224">
        <w:rPr>
          <w:i/>
        </w:rPr>
        <w:t>Select Region R</w:t>
      </w:r>
      <w:r w:rsidR="00EA7C51" w:rsidRPr="00BC4224">
        <w:rPr>
          <w:i/>
        </w:rPr>
        <w:t>ollback Type</w:t>
      </w:r>
      <w:r w:rsidR="00EA7C51" w:rsidRPr="00BC4224">
        <w:t xml:space="preserve"> dialogue box will</w:t>
      </w:r>
      <w:r w:rsidR="006A2BE1" w:rsidRPr="00BC4224">
        <w:t xml:space="preserve"> open.</w:t>
      </w:r>
    </w:p>
    <w:p w14:paraId="6865E78A" w14:textId="18524C82" w:rsidR="00583F6A" w:rsidRDefault="00583F6A">
      <w:pPr>
        <w:rPr>
          <w:rFonts w:asciiTheme="majorHAnsi" w:eastAsiaTheme="majorEastAsia" w:hAnsiTheme="majorHAnsi" w:cstheme="majorBidi"/>
          <w:noProof/>
        </w:rPr>
      </w:pPr>
      <w:r>
        <w:rPr>
          <w:noProof/>
        </w:rPr>
        <w:br w:type="page"/>
      </w:r>
    </w:p>
    <w:p w14:paraId="183A15FB" w14:textId="4DDBD4A7" w:rsidR="006A2BE1" w:rsidRPr="00BC4224" w:rsidRDefault="006A2BE1" w:rsidP="00F15626">
      <w:pPr>
        <w:pStyle w:val="bullet"/>
      </w:pPr>
      <w:r w:rsidRPr="00BC4224">
        <w:lastRenderedPageBreak/>
        <w:t xml:space="preserve">Three rollback options are available. Select </w:t>
      </w:r>
      <w:r w:rsidRPr="00BC4224">
        <w:rPr>
          <w:i/>
        </w:rPr>
        <w:t>Percentage Rollback</w:t>
      </w:r>
      <w:r w:rsidRPr="00BC4224">
        <w:t xml:space="preserve"> and press </w:t>
      </w:r>
      <w:r w:rsidRPr="00BC4224">
        <w:rPr>
          <w:i/>
        </w:rPr>
        <w:t>OK</w:t>
      </w:r>
      <w:r w:rsidRPr="00BC4224">
        <w:t xml:space="preserve">, then </w:t>
      </w:r>
      <w:r w:rsidR="00EA7C51" w:rsidRPr="00BC4224">
        <w:t>enter</w:t>
      </w:r>
      <w:r w:rsidRPr="00BC4224">
        <w:t xml:space="preserve"> a percentage to which you would wan</w:t>
      </w:r>
      <w:r w:rsidR="00EA7C51" w:rsidRPr="00BC4224">
        <w:t>t the pollution to be reduced.</w:t>
      </w:r>
      <w:r w:rsidR="00E22FBF">
        <w:t xml:space="preserve"> </w:t>
      </w:r>
      <w:r w:rsidR="00EA7C51" w:rsidRPr="00BC4224">
        <w:t>For</w:t>
      </w:r>
      <w:r w:rsidRPr="00BC4224">
        <w:t xml:space="preserve"> 50%</w:t>
      </w:r>
      <w:r w:rsidR="00EA7C51" w:rsidRPr="00BC4224">
        <w:t xml:space="preserve">, enter </w:t>
      </w:r>
      <w:r w:rsidR="009C1938" w:rsidRPr="00BC4224">
        <w:t>“</w:t>
      </w:r>
      <w:r w:rsidR="00EA7C51" w:rsidRPr="00BC4224">
        <w:t>50</w:t>
      </w:r>
      <w:r w:rsidR="009C1938" w:rsidRPr="00BC4224">
        <w:t>”</w:t>
      </w:r>
      <w:r w:rsidR="00EA7C51" w:rsidRPr="00BC4224">
        <w:t xml:space="preserve"> in the </w:t>
      </w:r>
      <w:r w:rsidR="00EA7C51" w:rsidRPr="00BC4224">
        <w:rPr>
          <w:i/>
        </w:rPr>
        <w:t xml:space="preserve">percent </w:t>
      </w:r>
      <w:r w:rsidR="00EA7C51" w:rsidRPr="00BC4224">
        <w:t>field</w:t>
      </w:r>
      <w:r w:rsidRPr="00BC4224">
        <w:t xml:space="preserve">. </w:t>
      </w:r>
      <w:r w:rsidR="00495F8E">
        <w:t xml:space="preserve">For this exercise, </w:t>
      </w:r>
      <w:r w:rsidR="009D124D">
        <w:t>you</w:t>
      </w:r>
      <w:r w:rsidR="00495F8E">
        <w:t xml:space="preserve"> will </w:t>
      </w:r>
      <w:r w:rsidR="00BB35CC">
        <w:t>set the background concentration</w:t>
      </w:r>
      <w:r w:rsidR="00495F8E">
        <w:t xml:space="preserve"> level at </w:t>
      </w:r>
      <w:r w:rsidR="00BB35CC">
        <w:t>5.8</w:t>
      </w:r>
      <w:r w:rsidR="00F15626">
        <w:t xml:space="preserve"> </w:t>
      </w:r>
      <w:r w:rsidR="00F15626" w:rsidRPr="00F15626">
        <w:t>μg</w:t>
      </w:r>
      <w:r w:rsidR="00F15626">
        <w:t>/m</w:t>
      </w:r>
      <w:r w:rsidR="00F15626">
        <w:rPr>
          <w:vertAlign w:val="superscript"/>
        </w:rPr>
        <w:t>3</w:t>
      </w:r>
      <w:r w:rsidR="00495F8E">
        <w:t xml:space="preserve">. </w:t>
      </w:r>
      <w:r w:rsidRPr="00BC4224">
        <w:t xml:space="preserve">Next, select the </w:t>
      </w:r>
      <w:r w:rsidR="0058404D" w:rsidRPr="00BC4224">
        <w:rPr>
          <w:i/>
        </w:rPr>
        <w:t>Santiago Districts</w:t>
      </w:r>
      <w:r w:rsidRPr="00BC4224">
        <w:t xml:space="preserve"> by clicking </w:t>
      </w:r>
      <w:r w:rsidRPr="00BC4224">
        <w:rPr>
          <w:i/>
        </w:rPr>
        <w:t>Select All</w:t>
      </w:r>
      <w:r w:rsidRPr="00BC4224">
        <w:t>. Your screen should look like this (the colors may vary):</w:t>
      </w:r>
    </w:p>
    <w:p w14:paraId="183A15FC" w14:textId="09AA81A3" w:rsidR="00EA7C51" w:rsidRPr="00BC4224" w:rsidRDefault="007A513B" w:rsidP="00EA7C51">
      <w:pPr>
        <w:autoSpaceDE w:val="0"/>
        <w:autoSpaceDN w:val="0"/>
        <w:adjustRightInd w:val="0"/>
        <w:spacing w:after="0"/>
        <w:ind w:left="990"/>
        <w:jc w:val="center"/>
        <w:rPr>
          <w:rFonts w:asciiTheme="majorHAnsi" w:hAnsiTheme="majorHAnsi"/>
          <w:noProof/>
        </w:rPr>
      </w:pPr>
      <w:r w:rsidRPr="00BC4224">
        <w:rPr>
          <w:noProof/>
        </w:rPr>
        <w:drawing>
          <wp:anchor distT="0" distB="0" distL="114300" distR="114300" simplePos="0" relativeHeight="251717632" behindDoc="0" locked="0" layoutInCell="1" allowOverlap="1" wp14:anchorId="2F2DA776" wp14:editId="62DF7205">
            <wp:simplePos x="0" y="0"/>
            <wp:positionH relativeFrom="column">
              <wp:posOffset>493225</wp:posOffset>
            </wp:positionH>
            <wp:positionV relativeFrom="paragraph">
              <wp:posOffset>28575</wp:posOffset>
            </wp:positionV>
            <wp:extent cx="5286080" cy="331597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5286080" cy="3315970"/>
                    </a:xfrm>
                    <a:prstGeom prst="rect">
                      <a:avLst/>
                    </a:prstGeom>
                  </pic:spPr>
                </pic:pic>
              </a:graphicData>
            </a:graphic>
            <wp14:sizeRelH relativeFrom="page">
              <wp14:pctWidth>0</wp14:pctWidth>
            </wp14:sizeRelH>
            <wp14:sizeRelV relativeFrom="page">
              <wp14:pctHeight>0</wp14:pctHeight>
            </wp14:sizeRelV>
          </wp:anchor>
        </w:drawing>
      </w:r>
    </w:p>
    <w:p w14:paraId="6F2004B0" w14:textId="77777777" w:rsidR="00977D95" w:rsidRPr="00BC4224" w:rsidRDefault="00977D95" w:rsidP="00977D95">
      <w:pPr>
        <w:pStyle w:val="Body"/>
      </w:pPr>
    </w:p>
    <w:p w14:paraId="05496480" w14:textId="77777777" w:rsidR="00977D95" w:rsidRPr="00BC4224" w:rsidRDefault="00977D95" w:rsidP="00977D95">
      <w:pPr>
        <w:pStyle w:val="Body"/>
      </w:pPr>
    </w:p>
    <w:p w14:paraId="6BA12770" w14:textId="77777777" w:rsidR="00977D95" w:rsidRPr="00BC4224" w:rsidRDefault="00977D95" w:rsidP="00977D95">
      <w:pPr>
        <w:pStyle w:val="Body"/>
      </w:pPr>
    </w:p>
    <w:p w14:paraId="2072E295" w14:textId="77777777" w:rsidR="00977D95" w:rsidRPr="00BC4224" w:rsidRDefault="00977D95" w:rsidP="00977D95">
      <w:pPr>
        <w:pStyle w:val="Body"/>
      </w:pPr>
    </w:p>
    <w:p w14:paraId="726B415F" w14:textId="77777777" w:rsidR="00977D95" w:rsidRPr="00BC4224" w:rsidRDefault="00977D95" w:rsidP="00977D95">
      <w:pPr>
        <w:pStyle w:val="Body"/>
      </w:pPr>
    </w:p>
    <w:p w14:paraId="17B7D226" w14:textId="77777777" w:rsidR="00977D95" w:rsidRPr="00BC4224" w:rsidRDefault="00977D95" w:rsidP="00977D95">
      <w:pPr>
        <w:pStyle w:val="Body"/>
      </w:pPr>
    </w:p>
    <w:p w14:paraId="0205C038" w14:textId="77777777" w:rsidR="00977D95" w:rsidRPr="00BC4224" w:rsidRDefault="00977D95" w:rsidP="00977D95">
      <w:pPr>
        <w:pStyle w:val="Body"/>
      </w:pPr>
    </w:p>
    <w:p w14:paraId="31ABD19A" w14:textId="77777777" w:rsidR="00977D95" w:rsidRPr="00BC4224" w:rsidRDefault="00977D95" w:rsidP="00977D95">
      <w:pPr>
        <w:pStyle w:val="Body"/>
      </w:pPr>
    </w:p>
    <w:p w14:paraId="2794CFB3" w14:textId="77777777" w:rsidR="00977D95" w:rsidRPr="00BC4224" w:rsidRDefault="00977D95" w:rsidP="00977D95">
      <w:pPr>
        <w:pStyle w:val="Body"/>
      </w:pPr>
    </w:p>
    <w:p w14:paraId="12F0CCD6" w14:textId="77777777" w:rsidR="00977D95" w:rsidRPr="00BC4224" w:rsidRDefault="00977D95" w:rsidP="00977D95">
      <w:pPr>
        <w:pStyle w:val="Body"/>
      </w:pPr>
    </w:p>
    <w:p w14:paraId="3AEEFA2B" w14:textId="77777777" w:rsidR="00977D95" w:rsidRPr="00BC4224" w:rsidRDefault="00977D95" w:rsidP="00977D95">
      <w:pPr>
        <w:pStyle w:val="Body"/>
      </w:pPr>
    </w:p>
    <w:p w14:paraId="75D724B2" w14:textId="77777777" w:rsidR="00486D7E" w:rsidRDefault="006A2BE1" w:rsidP="00760568">
      <w:pPr>
        <w:pStyle w:val="bullet"/>
      </w:pPr>
      <w:r w:rsidRPr="00BC4224">
        <w:t xml:space="preserve">Click </w:t>
      </w:r>
      <w:r w:rsidRPr="00BC4224">
        <w:rPr>
          <w:i/>
        </w:rPr>
        <w:t>Next</w:t>
      </w:r>
      <w:r w:rsidR="00495F8E">
        <w:t xml:space="preserve">. </w:t>
      </w:r>
      <w:r w:rsidR="006D252C">
        <w:t>Set</w:t>
      </w:r>
      <w:r w:rsidR="00486D7E">
        <w:t xml:space="preserve"> </w:t>
      </w:r>
      <w:r w:rsidR="00495F8E">
        <w:t>the interpolation method as “</w:t>
      </w:r>
      <w:r w:rsidR="006D252C">
        <w:t>Closest Monitor</w:t>
      </w:r>
      <w:r w:rsidR="00495F8E">
        <w:t xml:space="preserve">” </w:t>
      </w:r>
      <w:r w:rsidRPr="00BC4224">
        <w:t xml:space="preserve">and then </w:t>
      </w:r>
      <w:r w:rsidR="00495F8E">
        <w:t xml:space="preserve">click </w:t>
      </w:r>
      <w:r w:rsidRPr="00BC4224">
        <w:rPr>
          <w:i/>
        </w:rPr>
        <w:t>Go</w:t>
      </w:r>
      <w:r w:rsidRPr="00BC4224">
        <w:t xml:space="preserve">. </w:t>
      </w:r>
    </w:p>
    <w:p w14:paraId="183A15FD" w14:textId="0579F140" w:rsidR="00F563A6" w:rsidRPr="00BC4224" w:rsidRDefault="001B5DCD" w:rsidP="00760568">
      <w:pPr>
        <w:pStyle w:val="bullet"/>
      </w:pPr>
      <w:r w:rsidRPr="00BC4224">
        <w:drawing>
          <wp:anchor distT="0" distB="0" distL="114300" distR="114300" simplePos="0" relativeHeight="251671552" behindDoc="1" locked="0" layoutInCell="1" allowOverlap="1" wp14:anchorId="183A16C7" wp14:editId="47A15FFE">
            <wp:simplePos x="0" y="0"/>
            <wp:positionH relativeFrom="column">
              <wp:posOffset>3910965</wp:posOffset>
            </wp:positionH>
            <wp:positionV relativeFrom="paragraph">
              <wp:posOffset>67310</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73004" w:rsidRPr="00BC4224">
        <w:t xml:space="preserve">Two windows will open, the first for baseline, and the second for control. </w:t>
      </w:r>
      <w:r w:rsidR="006A2BE1" w:rsidRPr="00BC4224">
        <w:t>Enter “</w:t>
      </w:r>
      <w:r w:rsidR="0058404D" w:rsidRPr="00BC4224">
        <w:t>Santiago</w:t>
      </w:r>
      <w:r w:rsidR="00641BDE" w:rsidRPr="00BC4224">
        <w:t>_PM_</w:t>
      </w:r>
      <w:r w:rsidR="006A2BE1" w:rsidRPr="00BC4224">
        <w:t>Baseline” as the file name for the baseline and “</w:t>
      </w:r>
      <w:r w:rsidR="00641BDE" w:rsidRPr="00BC4224">
        <w:t>Santiago_PM_</w:t>
      </w:r>
      <w:r w:rsidR="006A2BE1" w:rsidRPr="00BC4224">
        <w:t>50</w:t>
      </w:r>
      <w:r w:rsidR="00641BDE" w:rsidRPr="00BC4224">
        <w:t>_percent_R</w:t>
      </w:r>
      <w:r w:rsidR="006A2BE1" w:rsidRPr="00BC4224">
        <w:t>ollback” as the file name for the control air quality grid.</w:t>
      </w:r>
    </w:p>
    <w:p w14:paraId="183A15FE" w14:textId="607B115F" w:rsidR="00A27286" w:rsidRPr="00BC4224" w:rsidRDefault="008B4C34" w:rsidP="00760568">
      <w:pPr>
        <w:pStyle w:val="bullet"/>
      </w:pPr>
      <w:r w:rsidRPr="00BC4224">
        <w:t xml:space="preserve">BenMAP-CE will now roll-back and interpolate the monitor concentrations. Once it has completed this step, you will </w:t>
      </w:r>
      <w:r w:rsidR="00EA7C51" w:rsidRPr="00BC4224">
        <w:t xml:space="preserve">be </w:t>
      </w:r>
      <w:r w:rsidRPr="00BC4224">
        <w:t>return</w:t>
      </w:r>
      <w:r w:rsidR="00EA7C51" w:rsidRPr="00BC4224">
        <w:t>ed</w:t>
      </w:r>
      <w:r w:rsidRPr="00BC4224">
        <w:t xml:space="preserve"> to the main screen</w:t>
      </w:r>
      <w:r w:rsidR="00A27286" w:rsidRPr="00BC4224">
        <w:t xml:space="preserve"> and the stoplight indicator for Sou</w:t>
      </w:r>
      <w:r w:rsidR="00546B3C" w:rsidRPr="00BC4224">
        <w:t>r</w:t>
      </w:r>
      <w:r w:rsidR="00A27286" w:rsidRPr="00BC4224">
        <w:t>ce of Air Quality Data (PM2.5) should turn from yellow to green as shown in the figure to the right.</w:t>
      </w:r>
    </w:p>
    <w:p w14:paraId="183A15FF" w14:textId="1C57CF7B" w:rsidR="00EA7C51" w:rsidRPr="00BC4224" w:rsidRDefault="008B4C34" w:rsidP="004956BD">
      <w:pPr>
        <w:pStyle w:val="bullet"/>
        <w:keepNext/>
      </w:pPr>
      <w:r w:rsidRPr="00BC4224">
        <w:lastRenderedPageBreak/>
        <w:t xml:space="preserve">Double-click </w:t>
      </w:r>
      <w:r w:rsidRPr="00BC4224">
        <w:rPr>
          <w:i/>
        </w:rPr>
        <w:t>Air quality delta (baseline-control)</w:t>
      </w:r>
      <w:r w:rsidRPr="00BC4224">
        <w:t xml:space="preserve">. </w:t>
      </w:r>
      <w:r w:rsidR="007E70BE" w:rsidRPr="00BC4224">
        <w:t xml:space="preserve">This map shows the change in air quality between the baseline and control air quality scenarios. </w:t>
      </w:r>
      <w:r w:rsidRPr="00BC4224">
        <w:t xml:space="preserve">Your screen should look something like this </w:t>
      </w:r>
      <w:r w:rsidR="00BF60D2">
        <w:t>(</w:t>
      </w:r>
      <w:r w:rsidR="0052730D">
        <w:t>the colors and gradient may be different, but the pattern should be similar</w:t>
      </w:r>
      <w:r w:rsidR="00BF60D2">
        <w:t>)</w:t>
      </w:r>
      <w:r w:rsidR="0040366C">
        <w:t xml:space="preserve">. </w:t>
      </w:r>
    </w:p>
    <w:p w14:paraId="62FCC932" w14:textId="07B3BE84" w:rsidR="00977D95" w:rsidRDefault="007A513B" w:rsidP="00977D95">
      <w:pPr>
        <w:pStyle w:val="Body"/>
      </w:pPr>
      <w:r w:rsidRPr="00BC4224">
        <w:rPr>
          <w:noProof/>
        </w:rPr>
        <w:drawing>
          <wp:anchor distT="0" distB="0" distL="114300" distR="114300" simplePos="0" relativeHeight="251718656" behindDoc="0" locked="0" layoutInCell="1" allowOverlap="1" wp14:anchorId="3E2FC9E0" wp14:editId="2F0ADCCA">
            <wp:simplePos x="0" y="0"/>
            <wp:positionH relativeFrom="column">
              <wp:posOffset>666750</wp:posOffset>
            </wp:positionH>
            <wp:positionV relativeFrom="paragraph">
              <wp:posOffset>71100</wp:posOffset>
            </wp:positionV>
            <wp:extent cx="5047294" cy="3419616"/>
            <wp:effectExtent l="0" t="0" r="127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5047294" cy="3419616"/>
                    </a:xfrm>
                    <a:prstGeom prst="rect">
                      <a:avLst/>
                    </a:prstGeom>
                  </pic:spPr>
                </pic:pic>
              </a:graphicData>
            </a:graphic>
            <wp14:sizeRelH relativeFrom="page">
              <wp14:pctWidth>0</wp14:pctWidth>
            </wp14:sizeRelH>
            <wp14:sizeRelV relativeFrom="page">
              <wp14:pctHeight>0</wp14:pctHeight>
            </wp14:sizeRelV>
          </wp:anchor>
        </w:drawing>
      </w:r>
    </w:p>
    <w:p w14:paraId="15A08AB9" w14:textId="77777777" w:rsidR="00583F6A" w:rsidRPr="00BC4224" w:rsidRDefault="00583F6A" w:rsidP="00977D95">
      <w:pPr>
        <w:pStyle w:val="Body"/>
      </w:pPr>
    </w:p>
    <w:p w14:paraId="16BF75E2" w14:textId="77777777" w:rsidR="00977D95" w:rsidRPr="00BC4224" w:rsidRDefault="00977D95" w:rsidP="00977D95">
      <w:pPr>
        <w:pStyle w:val="Body"/>
      </w:pPr>
    </w:p>
    <w:p w14:paraId="4A1A1619" w14:textId="77777777" w:rsidR="00977D95" w:rsidRPr="00BC4224" w:rsidRDefault="00977D95" w:rsidP="00977D95">
      <w:pPr>
        <w:pStyle w:val="Body"/>
      </w:pPr>
    </w:p>
    <w:p w14:paraId="65CEA35B" w14:textId="77777777" w:rsidR="00977D95" w:rsidRPr="00BC4224" w:rsidRDefault="00977D95" w:rsidP="00977D95">
      <w:pPr>
        <w:pStyle w:val="Body"/>
      </w:pPr>
    </w:p>
    <w:p w14:paraId="435DD7F0" w14:textId="77777777" w:rsidR="00977D95" w:rsidRPr="00BC4224" w:rsidRDefault="00977D95" w:rsidP="00977D95">
      <w:pPr>
        <w:pStyle w:val="Body"/>
      </w:pPr>
    </w:p>
    <w:p w14:paraId="2C5F6F65" w14:textId="77777777" w:rsidR="007A513B" w:rsidRPr="00BC4224" w:rsidRDefault="007A513B" w:rsidP="00977D95">
      <w:pPr>
        <w:pStyle w:val="Body"/>
      </w:pPr>
    </w:p>
    <w:p w14:paraId="64414171" w14:textId="77777777" w:rsidR="007A513B" w:rsidRPr="00BC4224" w:rsidRDefault="007A513B" w:rsidP="00977D95">
      <w:pPr>
        <w:pStyle w:val="Body"/>
      </w:pPr>
    </w:p>
    <w:p w14:paraId="367889E5" w14:textId="77777777" w:rsidR="007A513B" w:rsidRPr="00BC4224" w:rsidRDefault="007A513B" w:rsidP="00977D95">
      <w:pPr>
        <w:pStyle w:val="Body"/>
      </w:pPr>
    </w:p>
    <w:p w14:paraId="0231F206" w14:textId="77777777" w:rsidR="00977D95" w:rsidRPr="00BC4224" w:rsidRDefault="00977D95" w:rsidP="00977D95">
      <w:pPr>
        <w:pStyle w:val="Body"/>
      </w:pPr>
    </w:p>
    <w:p w14:paraId="511E8FDE" w14:textId="77777777" w:rsidR="00977D95" w:rsidRPr="00BC4224" w:rsidRDefault="00977D95" w:rsidP="00977D95">
      <w:pPr>
        <w:pStyle w:val="Body"/>
      </w:pPr>
    </w:p>
    <w:p w14:paraId="1C8220A1" w14:textId="77777777" w:rsidR="00977D95" w:rsidRPr="00BC4224" w:rsidRDefault="00977D95" w:rsidP="00977D95">
      <w:pPr>
        <w:pStyle w:val="Body"/>
      </w:pPr>
    </w:p>
    <w:p w14:paraId="183A1601" w14:textId="6C7C31B5" w:rsidR="008B4C34" w:rsidRPr="00BC4224" w:rsidRDefault="008B4C34" w:rsidP="00760568">
      <w:pPr>
        <w:pStyle w:val="bullet"/>
      </w:pPr>
      <w:r w:rsidRPr="00BC4224">
        <w:t>Determine the air quality change in one of the grid cells by using the Identify tool</w:t>
      </w:r>
      <w:r w:rsidR="00CD09BC" w:rsidRPr="00BC4224">
        <w:t xml:space="preserve"> </w:t>
      </w:r>
      <w:r w:rsidR="00CD09BC" w:rsidRPr="004956BD">
        <w:rPr>
          <w:position w:val="-8"/>
        </w:rPr>
        <w:drawing>
          <wp:inline distT="0" distB="0" distL="0" distR="0" wp14:anchorId="183A16CB" wp14:editId="659F50C0">
            <wp:extent cx="223557" cy="200025"/>
            <wp:effectExtent l="0" t="0" r="508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223557" cy="200025"/>
                    </a:xfrm>
                    <a:prstGeom prst="rect">
                      <a:avLst/>
                    </a:prstGeom>
                  </pic:spPr>
                </pic:pic>
              </a:graphicData>
            </a:graphic>
          </wp:inline>
        </w:drawing>
      </w:r>
      <w:r w:rsidR="00CD09BC" w:rsidRPr="00BC4224">
        <w:t>, located in the</w:t>
      </w:r>
      <w:r w:rsidR="00F64DF6" w:rsidRPr="00BC4224">
        <w:t xml:space="preserve"> vertical toolbar, and clicking</w:t>
      </w:r>
      <w:r w:rsidR="00CD09BC" w:rsidRPr="00BC4224">
        <w:t xml:space="preserve"> on a location on the colored map. </w:t>
      </w:r>
      <w:r w:rsidRPr="00BC4224">
        <w:t xml:space="preserve">This will bring up the </w:t>
      </w:r>
      <w:r w:rsidRPr="00BC4224">
        <w:rPr>
          <w:b/>
        </w:rPr>
        <w:t>Identify</w:t>
      </w:r>
      <w:r w:rsidRPr="00BC4224">
        <w:t xml:space="preserve"> window</w:t>
      </w:r>
      <w:r w:rsidR="00CD09BC" w:rsidRPr="00BC4224">
        <w:t xml:space="preserve"> and provide more information about that place on the air quality map</w:t>
      </w:r>
      <w:r w:rsidRPr="00BC4224">
        <w:t>.</w:t>
      </w:r>
      <w:r w:rsidR="00495F8E">
        <w:rPr>
          <w:rStyle w:val="FootnoteReference"/>
        </w:rPr>
        <w:footnoteReference w:id="8"/>
      </w:r>
    </w:p>
    <w:p w14:paraId="30A14EB3" w14:textId="61B57CE7" w:rsidR="00977D95" w:rsidRPr="00BC4224" w:rsidRDefault="003624B0" w:rsidP="00977D95">
      <w:pPr>
        <w:pStyle w:val="Body"/>
        <w:rPr>
          <w:noProof/>
        </w:rPr>
      </w:pPr>
      <w:r w:rsidRPr="00BC4224">
        <w:rPr>
          <w:rFonts w:asciiTheme="minorHAnsi" w:hAnsiTheme="minorHAnsi"/>
          <w:noProof/>
        </w:rPr>
        <mc:AlternateContent>
          <mc:Choice Requires="wps">
            <w:drawing>
              <wp:anchor distT="0" distB="0" distL="114300" distR="114300" simplePos="0" relativeHeight="251742208" behindDoc="0" locked="0" layoutInCell="1" allowOverlap="1" wp14:anchorId="0005D725" wp14:editId="50273BD0">
                <wp:simplePos x="0" y="0"/>
                <wp:positionH relativeFrom="column">
                  <wp:posOffset>466725</wp:posOffset>
                </wp:positionH>
                <wp:positionV relativeFrom="paragraph">
                  <wp:posOffset>10160</wp:posOffset>
                </wp:positionV>
                <wp:extent cx="5524500" cy="942975"/>
                <wp:effectExtent l="0" t="0" r="19050" b="28575"/>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19B854E9" w14:textId="421AF3EB" w:rsidR="004956BD" w:rsidRPr="007065C0" w:rsidRDefault="004956BD" w:rsidP="003624B0">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w:t>
                            </w:r>
                            <w:r>
                              <w:rPr>
                                <w:sz w:val="20"/>
                                <w:szCs w:val="20"/>
                              </w:rPr>
                              <w:t xml:space="preserve"> </w:t>
                            </w:r>
                            <w:r w:rsidRPr="003624B0">
                              <w:rPr>
                                <w:sz w:val="20"/>
                                <w:szCs w:val="20"/>
                              </w:rPr>
                              <w:t xml:space="preserve">to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 o:spid="_x0000_s1034" style="position:absolute;margin-left:36.75pt;margin-top:.8pt;width:435pt;height:74.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" filled="f" strokecolor="#4f81bd [3204]">
                <v:textbox>
                  <w:txbxContent>
                    <w:p w14:paraId="19B854E9" w14:textId="421AF3EB" w:rsidR="004956BD" w:rsidRPr="007065C0" w:rsidRDefault="004956BD" w:rsidP="003624B0">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w:t>
                      </w:r>
                      <w:r>
                        <w:rPr>
                          <w:sz w:val="20"/>
                          <w:szCs w:val="20"/>
                        </w:rPr>
                        <w:t xml:space="preserve"> </w:t>
                      </w:r>
                      <w:r w:rsidRPr="003624B0">
                        <w:rPr>
                          <w:sz w:val="20"/>
                          <w:szCs w:val="20"/>
                        </w:rPr>
                        <w:t xml:space="preserve">to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v:textbox>
                <w10:wrap type="square"/>
              </v:roundrect>
            </w:pict>
          </mc:Fallback>
        </mc:AlternateContent>
      </w:r>
    </w:p>
    <w:p w14:paraId="3754F78E" w14:textId="77777777" w:rsidR="00977D95" w:rsidRPr="00BC4224" w:rsidRDefault="00977D95" w:rsidP="00977D95">
      <w:pPr>
        <w:pStyle w:val="Body"/>
        <w:rPr>
          <w:noProof/>
        </w:rPr>
      </w:pPr>
    </w:p>
    <w:p w14:paraId="51A9C3D9" w14:textId="04DA679C" w:rsidR="00977D95" w:rsidRPr="00BC4224" w:rsidRDefault="00977D95" w:rsidP="00977D95">
      <w:pPr>
        <w:pStyle w:val="Body"/>
        <w:rPr>
          <w:noProof/>
        </w:rPr>
      </w:pPr>
    </w:p>
    <w:p w14:paraId="78CB3DAF" w14:textId="77777777" w:rsidR="00977D95" w:rsidRPr="00BC4224" w:rsidRDefault="00977D95" w:rsidP="00977D95">
      <w:pPr>
        <w:pStyle w:val="Body"/>
        <w:rPr>
          <w:noProof/>
        </w:rPr>
      </w:pPr>
    </w:p>
    <w:p w14:paraId="183A1608" w14:textId="6FBF5CCD" w:rsidR="00835D9F" w:rsidRPr="00BC4224" w:rsidRDefault="0086372D" w:rsidP="008453E1">
      <w:pPr>
        <w:pStyle w:val="Heading2"/>
      </w:pPr>
      <w:bookmarkStart w:id="52" w:name="_Toc481495911"/>
      <w:bookmarkStart w:id="53" w:name="_Toc955318"/>
      <w:r w:rsidRPr="00BC4224">
        <w:t>4.</w:t>
      </w:r>
      <w:r w:rsidR="00AE317C">
        <w:t>2</w:t>
      </w:r>
      <w:r w:rsidR="006A7510" w:rsidRPr="00BC4224">
        <w:t xml:space="preserve">. </w:t>
      </w:r>
      <w:r w:rsidR="00977D95" w:rsidRPr="00BC4224">
        <w:tab/>
      </w:r>
      <w:r w:rsidR="00835D9F" w:rsidRPr="00BC4224">
        <w:t>Estimate Health Impacts</w:t>
      </w:r>
      <w:bookmarkEnd w:id="52"/>
      <w:bookmarkEnd w:id="53"/>
    </w:p>
    <w:p w14:paraId="220947BC" w14:textId="0532ABD8" w:rsidR="00B226EC" w:rsidRPr="00BC4224" w:rsidRDefault="00C15342" w:rsidP="00747CB6">
      <w:pPr>
        <w:pStyle w:val="Body"/>
        <w:rPr>
          <w:noProof/>
        </w:rPr>
      </w:pPr>
      <w:r>
        <w:rPr>
          <w:noProof/>
        </w:rPr>
        <w:t>When you</w:t>
      </w:r>
      <w:r w:rsidRPr="00996EB2">
        <w:rPr>
          <w:noProof/>
        </w:rPr>
        <w:t xml:space="preserve"> estimate health benefits, </w:t>
      </w:r>
      <w:r>
        <w:rPr>
          <w:noProof/>
        </w:rPr>
        <w:t>the results will be stored in a</w:t>
      </w:r>
      <w:r w:rsidR="00E22FBF">
        <w:rPr>
          <w:noProof/>
        </w:rPr>
        <w:t xml:space="preserve"> </w:t>
      </w:r>
      <w:r>
        <w:rPr>
          <w:noProof/>
        </w:rPr>
        <w:t xml:space="preserve">file with the extension </w:t>
      </w:r>
      <w:r w:rsidR="00425BC6">
        <w:rPr>
          <w:noProof/>
        </w:rPr>
        <w:t>“</w:t>
      </w:r>
      <w:r w:rsidRPr="00996EB2">
        <w:rPr>
          <w:noProof/>
        </w:rPr>
        <w:t>*.cfg</w:t>
      </w:r>
      <w:r>
        <w:rPr>
          <w:noProof/>
        </w:rPr>
        <w:t>r</w:t>
      </w:r>
      <w:r w:rsidRPr="00996EB2">
        <w:rPr>
          <w:noProof/>
        </w:rPr>
        <w:t>x</w:t>
      </w:r>
      <w:r w:rsidR="00425BC6">
        <w:rPr>
          <w:noProof/>
        </w:rPr>
        <w:t>”</w:t>
      </w:r>
      <w:r w:rsidRPr="00996EB2">
        <w:rPr>
          <w:noProof/>
        </w:rPr>
        <w:t>.</w:t>
      </w:r>
      <w:r>
        <w:rPr>
          <w:noProof/>
        </w:rPr>
        <w:t xml:space="preserve"> This file includes the BenMAP configuration specifying </w:t>
      </w:r>
      <w:r w:rsidRPr="00996EB2">
        <w:rPr>
          <w:noProof/>
        </w:rPr>
        <w:t>the air quality grids, health impact functions,</w:t>
      </w:r>
      <w:r>
        <w:rPr>
          <w:noProof/>
        </w:rPr>
        <w:t xml:space="preserve"> </w:t>
      </w:r>
      <w:r w:rsidRPr="00996EB2">
        <w:rPr>
          <w:noProof/>
        </w:rPr>
        <w:t xml:space="preserve">population data, and other parameters </w:t>
      </w:r>
      <w:r>
        <w:rPr>
          <w:noProof/>
        </w:rPr>
        <w:t>used in that analysis</w:t>
      </w:r>
      <w:r w:rsidRPr="00996EB2">
        <w:rPr>
          <w:noProof/>
        </w:rPr>
        <w:t xml:space="preserve">. The results </w:t>
      </w:r>
      <w:r>
        <w:rPr>
          <w:noProof/>
        </w:rPr>
        <w:t>included in the file</w:t>
      </w:r>
      <w:r w:rsidRPr="00996EB2">
        <w:rPr>
          <w:noProof/>
        </w:rPr>
        <w:t xml:space="preserve"> are the </w:t>
      </w:r>
      <w:r w:rsidRPr="00996EB2">
        <w:rPr>
          <w:noProof/>
        </w:rPr>
        <w:lastRenderedPageBreak/>
        <w:t>estimated health impacts associated within each air quality grid cell</w:t>
      </w:r>
      <w:r>
        <w:rPr>
          <w:noProof/>
        </w:rPr>
        <w:t xml:space="preserve"> </w:t>
      </w:r>
      <w:r w:rsidRPr="00996EB2">
        <w:rPr>
          <w:noProof/>
        </w:rPr>
        <w:t xml:space="preserve">for a given scenario. In this example, </w:t>
      </w:r>
      <w:r>
        <w:rPr>
          <w:noProof/>
        </w:rPr>
        <w:t>you</w:t>
      </w:r>
      <w:r w:rsidRPr="00996EB2">
        <w:rPr>
          <w:noProof/>
        </w:rPr>
        <w:t xml:space="preserve"> are estimating the number of avoided health impacts associated </w:t>
      </w:r>
      <w:r w:rsidRPr="00D05B30">
        <w:rPr>
          <w:noProof/>
        </w:rPr>
        <w:t xml:space="preserve">with </w:t>
      </w:r>
      <w:r>
        <w:rPr>
          <w:noProof/>
        </w:rPr>
        <w:t xml:space="preserve">a </w:t>
      </w:r>
      <w:r w:rsidRPr="00BC4224">
        <w:rPr>
          <w:noProof/>
        </w:rPr>
        <w:t>50% reduction in PM</w:t>
      </w:r>
      <w:r w:rsidRPr="00BC4224">
        <w:rPr>
          <w:noProof/>
          <w:vertAlign w:val="subscript"/>
        </w:rPr>
        <w:t>2.5</w:t>
      </w:r>
      <w:r w:rsidRPr="00BC4224">
        <w:rPr>
          <w:noProof/>
        </w:rPr>
        <w:t xml:space="preserve"> concentrations</w:t>
      </w:r>
      <w:r w:rsidRPr="00D05B30">
        <w:rPr>
          <w:noProof/>
        </w:rPr>
        <w:t>. Here</w:t>
      </w:r>
      <w:r w:rsidRPr="00996EB2">
        <w:rPr>
          <w:noProof/>
        </w:rPr>
        <w:t xml:space="preserve"> you will create a configuration for an analysis of the effect of PM</w:t>
      </w:r>
      <w:r w:rsidRPr="00996EB2">
        <w:rPr>
          <w:noProof/>
          <w:vertAlign w:val="subscript"/>
        </w:rPr>
        <w:t xml:space="preserve">2.5 </w:t>
      </w:r>
      <w:r w:rsidRPr="00996EB2">
        <w:rPr>
          <w:noProof/>
        </w:rPr>
        <w:t>on premature deaths.</w:t>
      </w:r>
      <w:r>
        <w:rPr>
          <w:noProof/>
        </w:rPr>
        <w:t xml:space="preserve"> </w:t>
      </w:r>
      <w:r w:rsidR="00835D9F" w:rsidRPr="00BC4224">
        <w:rPr>
          <w:noProof/>
        </w:rPr>
        <w:t xml:space="preserve">Earlier, </w:t>
      </w:r>
      <w:r w:rsidR="009D124D">
        <w:rPr>
          <w:noProof/>
        </w:rPr>
        <w:t>you</w:t>
      </w:r>
      <w:r w:rsidR="00835D9F" w:rsidRPr="00BC4224">
        <w:rPr>
          <w:noProof/>
        </w:rPr>
        <w:t xml:space="preserve"> loaded U.S. health impact functions from </w:t>
      </w:r>
      <w:r w:rsidR="008C0E03" w:rsidRPr="00BC4224">
        <w:rPr>
          <w:noProof/>
        </w:rPr>
        <w:t xml:space="preserve">Sanhueza et al. (2009) and </w:t>
      </w:r>
      <w:r w:rsidR="00835D9F" w:rsidRPr="00BC4224">
        <w:rPr>
          <w:noProof/>
        </w:rPr>
        <w:t>Krewski et al. (2009) into BenMAP-CE for premature death.</w:t>
      </w:r>
      <w:r w:rsidR="003624B0" w:rsidRPr="00BC4224">
        <w:rPr>
          <w:rFonts w:asciiTheme="minorHAnsi" w:eastAsiaTheme="minorHAnsi" w:hAnsiTheme="minorHAnsi" w:cstheme="minorBidi"/>
          <w:b/>
        </w:rPr>
        <w:t xml:space="preserve"> </w:t>
      </w:r>
    </w:p>
    <w:p w14:paraId="183A1613" w14:textId="32489FB5" w:rsidR="00835D9F" w:rsidRPr="00BC4224" w:rsidRDefault="003624B0" w:rsidP="00760568">
      <w:pPr>
        <w:pStyle w:val="bullet"/>
      </w:pPr>
      <w:r w:rsidRPr="00BC4224">
        <w:rPr>
          <w:rFonts w:asciiTheme="minorHAnsi" w:hAnsiTheme="minorHAnsi"/>
          <w:b/>
        </w:rPr>
        <mc:AlternateContent>
          <mc:Choice Requires="wps">
            <w:drawing>
              <wp:anchor distT="0" distB="0" distL="114300" distR="114300" simplePos="0" relativeHeight="251744256" behindDoc="0" locked="0" layoutInCell="1" allowOverlap="1" wp14:anchorId="264A2C4E" wp14:editId="0C2E6831">
                <wp:simplePos x="0" y="0"/>
                <wp:positionH relativeFrom="column">
                  <wp:posOffset>2943225</wp:posOffset>
                </wp:positionH>
                <wp:positionV relativeFrom="paragraph">
                  <wp:posOffset>-551180</wp:posOffset>
                </wp:positionV>
                <wp:extent cx="3007995" cy="3171825"/>
                <wp:effectExtent l="0" t="0" r="2095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07995" cy="31718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4977957" w14:textId="77777777" w:rsidR="004956BD" w:rsidRPr="003624B0" w:rsidRDefault="004956BD" w:rsidP="003624B0">
                            <w:pPr>
                              <w:pStyle w:val="boxhead"/>
                            </w:pPr>
                            <w:r w:rsidRPr="003624B0">
                              <w:t xml:space="preserve">Box 7: </w:t>
                            </w:r>
                            <w:proofErr w:type="spellStart"/>
                            <w:r w:rsidRPr="003624B0">
                              <w:t>BenMAP</w:t>
                            </w:r>
                            <w:proofErr w:type="spellEnd"/>
                            <w:r w:rsidRPr="003624B0">
                              <w:t>-CE Terminology</w:t>
                            </w:r>
                          </w:p>
                          <w:p w14:paraId="6E951CCA" w14:textId="77777777" w:rsidR="004956BD" w:rsidRPr="003624B0" w:rsidRDefault="004956BD"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4956BD" w:rsidRPr="00760568" w:rsidRDefault="004956BD"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35" style="position:absolute;left:0;text-align:left;margin-left:231.75pt;margin-top:-43.4pt;width:236.85pt;height:249.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" fillcolor="#9ab5e4" strokecolor="#4f81bd">
                <v:fill color2="#e1e8f5" rotate="t" focusposition="1,1" focussize="" colors="0 #9ab5e4;.5 #c2d1ed;1 #e1e8f5" focus="100%" type="gradientRadial"/>
                <v:textbox>
                  <w:txbxContent>
                    <w:p w14:paraId="44977957" w14:textId="77777777" w:rsidR="004956BD" w:rsidRPr="003624B0" w:rsidRDefault="004956BD" w:rsidP="003624B0">
                      <w:pPr>
                        <w:pStyle w:val="boxhead"/>
                      </w:pPr>
                      <w:r w:rsidRPr="003624B0">
                        <w:t xml:space="preserve">Box 7: </w:t>
                      </w:r>
                      <w:proofErr w:type="spellStart"/>
                      <w:r w:rsidRPr="003624B0">
                        <w:t>BenMAP</w:t>
                      </w:r>
                      <w:proofErr w:type="spellEnd"/>
                      <w:r w:rsidRPr="003624B0">
                        <w:t>-CE Terminology</w:t>
                      </w:r>
                    </w:p>
                    <w:p w14:paraId="6E951CCA" w14:textId="77777777" w:rsidR="004956BD" w:rsidRPr="003624B0" w:rsidRDefault="004956BD"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4956BD" w:rsidRPr="00760568" w:rsidRDefault="004956BD" w:rsidP="003624B0">
                      <w:pPr>
                        <w:pStyle w:val="boxbody"/>
                      </w:pPr>
                    </w:p>
                  </w:txbxContent>
                </v:textbox>
                <w10:wrap type="square"/>
              </v:roundrect>
            </w:pict>
          </mc:Fallback>
        </mc:AlternateContent>
      </w:r>
      <w:r w:rsidR="00835D9F" w:rsidRPr="00BC4224">
        <w:t xml:space="preserve">You have already </w:t>
      </w:r>
      <w:r w:rsidR="00F73A1A" w:rsidRPr="00BC4224">
        <w:t>created</w:t>
      </w:r>
      <w:r w:rsidR="007E70BE" w:rsidRPr="00BC4224">
        <w:t xml:space="preserve"> </w:t>
      </w:r>
      <w:r w:rsidR="00835D9F" w:rsidRPr="00BC4224">
        <w:t xml:space="preserve">the air quality grids for </w:t>
      </w:r>
      <w:r w:rsidR="002864D2" w:rsidRPr="00BC4224">
        <w:t>Santiago</w:t>
      </w:r>
      <w:r w:rsidR="00835D9F" w:rsidRPr="00BC4224">
        <w:t>. The stoplight indicators</w:t>
      </w:r>
      <w:r w:rsidR="0099188F" w:rsidRPr="00BC4224">
        <w:t xml:space="preserve"> for Pollutant, Source of Air Quality Delta, Baseline, and Control</w:t>
      </w:r>
      <w:r w:rsidR="00835D9F" w:rsidRPr="00BC4224">
        <w:t xml:space="preserve"> should </w:t>
      </w:r>
      <w:r w:rsidR="0099188F" w:rsidRPr="00BC4224">
        <w:t xml:space="preserve">all </w:t>
      </w:r>
      <w:r w:rsidR="00835D9F" w:rsidRPr="00BC4224">
        <w:t>now be green, indicating that the baseline and control grids for the percentage rollback have been loaded.</w:t>
      </w:r>
    </w:p>
    <w:p w14:paraId="183A1614" w14:textId="03F73DB0" w:rsidR="00835D9F" w:rsidRPr="00BC4224" w:rsidRDefault="00DF3EA6" w:rsidP="00760568">
      <w:pPr>
        <w:pStyle w:val="bullet"/>
      </w:pPr>
      <w:r w:rsidRPr="00BC4224">
        <w:drawing>
          <wp:anchor distT="0" distB="0" distL="114300" distR="114300" simplePos="0" relativeHeight="251672576" behindDoc="1" locked="0" layoutInCell="1" allowOverlap="1" wp14:anchorId="183A16D1" wp14:editId="7DD47FD5">
            <wp:simplePos x="0" y="0"/>
            <wp:positionH relativeFrom="column">
              <wp:posOffset>3829685</wp:posOffset>
            </wp:positionH>
            <wp:positionV relativeFrom="paragraph">
              <wp:posOffset>744855</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35D9F" w:rsidRPr="00BC4224">
        <w:t xml:space="preserve">The </w:t>
      </w:r>
      <w:r w:rsidR="006616E2" w:rsidRPr="00BC4224">
        <w:rPr>
          <w:i/>
        </w:rPr>
        <w:t>Santiago</w:t>
      </w:r>
      <w:r w:rsidR="00835D9F" w:rsidRPr="00BC4224">
        <w:rPr>
          <w:i/>
        </w:rPr>
        <w:t xml:space="preserve"> Population </w:t>
      </w:r>
      <w:r w:rsidR="00835D9F" w:rsidRPr="00BC4224">
        <w:t xml:space="preserve">data must first be selected before the health impact functions can be determined. Double click on </w:t>
      </w:r>
      <w:r w:rsidR="00835D9F" w:rsidRPr="00BC4224">
        <w:rPr>
          <w:i/>
        </w:rPr>
        <w:t>Population Dataset</w:t>
      </w:r>
      <w:r w:rsidR="00835D9F" w:rsidRPr="00BC4224">
        <w:t xml:space="preserve"> next to the yellow stoplight indicator under Step 2. Choose </w:t>
      </w:r>
      <w:r w:rsidR="006616E2" w:rsidRPr="00BC4224">
        <w:rPr>
          <w:i/>
        </w:rPr>
        <w:t>Santiago</w:t>
      </w:r>
      <w:r w:rsidR="00835D9F" w:rsidRPr="00BC4224">
        <w:rPr>
          <w:i/>
        </w:rPr>
        <w:t xml:space="preserve"> Population</w:t>
      </w:r>
      <w:r w:rsidR="00835D9F" w:rsidRPr="00BC4224">
        <w:t xml:space="preserve">. The only year available </w:t>
      </w:r>
      <w:r w:rsidR="0099188F" w:rsidRPr="00BC4224">
        <w:t xml:space="preserve">to select will be </w:t>
      </w:r>
      <w:r w:rsidR="006616E2" w:rsidRPr="00BC4224">
        <w:rPr>
          <w:i/>
        </w:rPr>
        <w:t>2009</w:t>
      </w:r>
      <w:r w:rsidR="00835D9F" w:rsidRPr="00BC4224">
        <w:t>. If you</w:t>
      </w:r>
      <w:r w:rsidR="001B5DCD">
        <w:t xml:space="preserve"> woul</w:t>
      </w:r>
      <w:r w:rsidR="00835D9F" w:rsidRPr="00BC4224">
        <w:t>d like, you can map the population</w:t>
      </w:r>
      <w:r w:rsidR="0099188F" w:rsidRPr="00BC4224">
        <w:t xml:space="preserve"> by clicking the </w:t>
      </w:r>
      <w:r w:rsidR="0099188F" w:rsidRPr="00BC4224">
        <w:rPr>
          <w:i/>
        </w:rPr>
        <w:t>Map</w:t>
      </w:r>
      <w:r w:rsidR="0099188F" w:rsidRPr="00BC4224">
        <w:t xml:space="preserve"> button</w:t>
      </w:r>
      <w:r w:rsidR="00835D9F" w:rsidRPr="00BC4224">
        <w:t xml:space="preserve">. Click </w:t>
      </w:r>
      <w:r w:rsidR="00835D9F" w:rsidRPr="00BC4224">
        <w:rPr>
          <w:i/>
        </w:rPr>
        <w:t>OK</w:t>
      </w:r>
      <w:r w:rsidR="00835D9F" w:rsidRPr="00BC4224">
        <w:t xml:space="preserve"> and the stoplight will turn green</w:t>
      </w:r>
      <w:r w:rsidR="00A27286" w:rsidRPr="00BC4224">
        <w:t xml:space="preserve"> as show</w:t>
      </w:r>
      <w:r w:rsidR="000870F0" w:rsidRPr="00BC4224">
        <w:t>n</w:t>
      </w:r>
      <w:r w:rsidR="00A27286" w:rsidRPr="00BC4224">
        <w:t xml:space="preserve"> in the figure </w:t>
      </w:r>
      <w:r w:rsidR="00215892" w:rsidRPr="00BC4224">
        <w:t>to the right</w:t>
      </w:r>
      <w:r w:rsidR="00A27286" w:rsidRPr="00BC4224">
        <w:t xml:space="preserve">. </w:t>
      </w:r>
    </w:p>
    <w:p w14:paraId="183A1615" w14:textId="3F062F9A" w:rsidR="00835D9F" w:rsidRPr="00BC4224" w:rsidRDefault="00835D9F" w:rsidP="00760568">
      <w:pPr>
        <w:pStyle w:val="bullet"/>
      </w:pPr>
      <w:r w:rsidRPr="00BC4224">
        <w:t xml:space="preserve">Next, double-click </w:t>
      </w:r>
      <w:r w:rsidRPr="00BC4224">
        <w:rPr>
          <w:i/>
        </w:rPr>
        <w:t>Health Impact Functions</w:t>
      </w:r>
      <w:r w:rsidRPr="00BC4224">
        <w:t xml:space="preserve">. </w:t>
      </w:r>
      <w:r w:rsidR="00DD3D90" w:rsidRPr="00BC4224">
        <w:t xml:space="preserve">Select </w:t>
      </w:r>
      <w:r w:rsidR="004F19F0" w:rsidRPr="00BC4224">
        <w:t>the two Sanueza mortality</w:t>
      </w:r>
      <w:r w:rsidR="00DD3D90" w:rsidRPr="00BC4224">
        <w:t xml:space="preserve"> functions displayed and drag them down to the </w:t>
      </w:r>
      <w:r w:rsidR="00DD3D90" w:rsidRPr="00BC4224">
        <w:rPr>
          <w:i/>
        </w:rPr>
        <w:t>Selected Health Impact Functions</w:t>
      </w:r>
      <w:r w:rsidR="00DD3D90" w:rsidRPr="00BC4224">
        <w:t xml:space="preserve"> section of the window.</w:t>
      </w:r>
      <w:r w:rsidR="000C49C4" w:rsidRPr="00BC4224">
        <w:t xml:space="preserve"> To add the Krewski mortality function, select “Krewski 2009 Mortality Function” in the </w:t>
      </w:r>
      <w:r w:rsidR="000C49C4" w:rsidRPr="00BC4224">
        <w:rPr>
          <w:i/>
        </w:rPr>
        <w:t>Filter Datasets</w:t>
      </w:r>
      <w:r w:rsidR="000C49C4" w:rsidRPr="00BC4224">
        <w:t xml:space="preserve"> box in the top left. Select the Krewski mortality function displayed and drag it down to the </w:t>
      </w:r>
      <w:r w:rsidR="000C49C4" w:rsidRPr="00BC4224">
        <w:rPr>
          <w:i/>
        </w:rPr>
        <w:t>Selected Health Impact Functions</w:t>
      </w:r>
      <w:r w:rsidR="000C49C4" w:rsidRPr="00BC4224">
        <w:t xml:space="preserve"> section of the window.</w:t>
      </w:r>
      <w:r w:rsidR="00E22FBF">
        <w:t xml:space="preserve"> </w:t>
      </w:r>
      <w:r w:rsidR="000C49C4" w:rsidRPr="00BC4224">
        <w:t xml:space="preserve">In total, there should be three functions selected. </w:t>
      </w:r>
    </w:p>
    <w:p w14:paraId="183A1616" w14:textId="3E45EA57" w:rsidR="00215892" w:rsidRPr="00BC4224" w:rsidRDefault="001651D1" w:rsidP="00760568">
      <w:pPr>
        <w:pStyle w:val="bullet"/>
      </w:pPr>
      <w:r w:rsidRPr="00BC4224">
        <w:t xml:space="preserve">Under the </w:t>
      </w:r>
      <w:r w:rsidRPr="00BC4224">
        <w:rPr>
          <w:i/>
        </w:rPr>
        <w:t>Incidence Dataset</w:t>
      </w:r>
      <w:r w:rsidRPr="00BC4224">
        <w:t xml:space="preserve"> column for each function selected, make sure that </w:t>
      </w:r>
      <w:r w:rsidR="004F19F0" w:rsidRPr="00BC4224">
        <w:rPr>
          <w:i/>
        </w:rPr>
        <w:t xml:space="preserve">Santiago </w:t>
      </w:r>
      <w:r w:rsidR="00DD3D90" w:rsidRPr="00BC4224">
        <w:rPr>
          <w:i/>
        </w:rPr>
        <w:t>Incidence</w:t>
      </w:r>
      <w:r w:rsidRPr="00BC4224">
        <w:rPr>
          <w:i/>
        </w:rPr>
        <w:t xml:space="preserve"> Rates </w:t>
      </w:r>
      <w:r w:rsidRPr="00BC4224">
        <w:t>is selected</w:t>
      </w:r>
      <w:r w:rsidR="001B5DCD">
        <w:t>.</w:t>
      </w:r>
      <w:r w:rsidRPr="00BC4224">
        <w:t xml:space="preserve"> (</w:t>
      </w:r>
      <w:r w:rsidR="00E30489" w:rsidRPr="00BC4224">
        <w:t>In the</w:t>
      </w:r>
      <w:r w:rsidRPr="00BC4224">
        <w:t xml:space="preserve"> figure below</w:t>
      </w:r>
      <w:r w:rsidR="00E30489" w:rsidRPr="00BC4224">
        <w:t>, the area where you need to click to view a hidden drop-down menu is outlined in red. T</w:t>
      </w:r>
      <w:r w:rsidRPr="00BC4224">
        <w:t>his is a step which is often missed and can result in errors).</w:t>
      </w:r>
      <w:r w:rsidR="00E30489" w:rsidRPr="00BC4224">
        <w:t xml:space="preserve"> </w:t>
      </w:r>
    </w:p>
    <w:p w14:paraId="1E798A52" w14:textId="0E715971" w:rsidR="00972A1E" w:rsidRPr="00BC4224" w:rsidRDefault="00972A1E">
      <w:pPr>
        <w:rPr>
          <w:rFonts w:asciiTheme="majorHAnsi" w:eastAsiaTheme="majorEastAsia" w:hAnsiTheme="majorHAnsi" w:cstheme="majorBidi"/>
        </w:rPr>
      </w:pPr>
      <w:r w:rsidRPr="00BC4224">
        <w:br w:type="page"/>
      </w:r>
    </w:p>
    <w:p w14:paraId="3107E109" w14:textId="6B24EDB5" w:rsidR="00977D95" w:rsidRPr="00BC4224" w:rsidRDefault="00977D95" w:rsidP="00977D95">
      <w:pPr>
        <w:pStyle w:val="Body"/>
      </w:pPr>
      <w:r w:rsidRPr="00BC4224">
        <w:rPr>
          <w:noProof/>
        </w:rPr>
        <w:lastRenderedPageBreak/>
        <mc:AlternateContent>
          <mc:Choice Requires="wpg">
            <w:drawing>
              <wp:anchor distT="0" distB="0" distL="114300" distR="114300" simplePos="0" relativeHeight="251648000" behindDoc="0" locked="0" layoutInCell="1" allowOverlap="1" wp14:anchorId="183A16D3" wp14:editId="594F20D2">
                <wp:simplePos x="0" y="0"/>
                <wp:positionH relativeFrom="column">
                  <wp:posOffset>1019175</wp:posOffset>
                </wp:positionH>
                <wp:positionV relativeFrom="paragraph">
                  <wp:posOffset>9525</wp:posOffset>
                </wp:positionV>
                <wp:extent cx="4436861" cy="3191933"/>
                <wp:effectExtent l="0" t="0" r="20955" b="8890"/>
                <wp:wrapNone/>
                <wp:docPr id="26" name="Group 26"/>
                <wp:cNvGraphicFramePr/>
                <a:graphic xmlns:a="http://schemas.openxmlformats.org/drawingml/2006/main">
                  <a:graphicData uri="http://schemas.microsoft.com/office/word/2010/wordprocessingGroup">
                    <wpg:wgp>
                      <wpg:cNvGrpSpPr/>
                      <wpg:grpSpPr>
                        <a:xfrm>
                          <a:off x="0" y="0"/>
                          <a:ext cx="4436861" cy="3191933"/>
                          <a:chOff x="244110" y="0"/>
                          <a:chExt cx="4783031" cy="3778370"/>
                        </a:xfrm>
                      </wpg:grpSpPr>
                      <pic:pic xmlns:pic="http://schemas.openxmlformats.org/drawingml/2006/picture">
                        <pic:nvPicPr>
                          <pic:cNvPr id="6" name="Picture 6"/>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244110" y="0"/>
                            <a:ext cx="4722132" cy="3778370"/>
                          </a:xfrm>
                          <a:prstGeom prst="rect">
                            <a:avLst/>
                          </a:prstGeom>
                        </pic:spPr>
                      </pic:pic>
                      <wps:wsp>
                        <wps:cNvPr id="25" name="Rectangle 25"/>
                        <wps:cNvSpPr/>
                        <wps:spPr>
                          <a:xfrm>
                            <a:off x="4250763" y="2362275"/>
                            <a:ext cx="776378" cy="3364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6" o:spid="_x0000_s1026" style="position:absolute;margin-left:80.25pt;margin-top:.75pt;width:349.35pt;height:251.35pt;z-index:251648000;mso-width-relative:margin;mso-height-relative:margin" coordorigin="2441" coordsize="47830,37783"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2441;width:47221;height:37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B78vBAAAA2gAAAA8AAABkcnMvZG93bnJldi54bWxEj0GLwjAUhO+C/yE8wZumCsrSbSqLoHgS&#10;rLtbj4/mbdu1eSlN1PrvjSB4HGbmGyZZ9aYRV+pcbVnBbBqBIC6srrlU8H3cTD5AOI+ssbFMCu7k&#10;YJUOBwnG2t74QNfMlyJA2MWooPK+jaV0RUUG3dS2xMH7s51BH2RXSt3hLcBNI+dRtJQGaw4LFba0&#10;rqg4Zxej4Cen0ylbuG1+N7/9Odr/m4U+KjUe9V+fIDz1/h1+tXdawRKeV8INkO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6B78vBAAAA2gAAAA8AAAAAAAAAAAAAAAAAnwIA&#10;AGRycy9kb3ducmV2LnhtbFBLBQYAAAAABAAEAPcAAACNAwAAAAA=&#10;">
                  <v:imagedata r:id="rId66" o:title=""/>
                  <v:path arrowok="t"/>
                </v:shape>
                <v:rect id="Rectangle 25" o:spid="_x0000_s1028" style="position:absolute;left:42507;top:23622;width:7764;height:3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AR18MA&#10;AADbAAAADwAAAGRycy9kb3ducmV2LnhtbESPQYvCMBSE78L+h/AWvMia6qJI1ygqKIsHQd2Lt2fz&#10;ti02LyWJtv57Iwgeh5n5hpnOW1OJGzlfWlYw6CcgiDOrS84V/B3XXxMQPiBrrCyTgjt5mM8+OlNM&#10;tW14T7dDyEWEsE9RQRFCnUrps4IM+r6tiaP3b53BEKXLpXbYRLip5DBJxtJgyXGhwJpWBWWXw9Uo&#10;OG9ObjVZfm/CtTeO6Eu+pV2jVPezXfyACNSGd/jV/tUKhiN4fok/QM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AR18MAAADbAAAADwAAAAAAAAAAAAAAAACYAgAAZHJzL2Rv&#10;d25yZXYueG1sUEsFBgAAAAAEAAQA9QAAAIgDAAAAAA==&#10;" filled="f" strokecolor="red" strokeweight="2pt"/>
              </v:group>
            </w:pict>
          </mc:Fallback>
        </mc:AlternateContent>
      </w:r>
    </w:p>
    <w:p w14:paraId="1650D37D" w14:textId="77777777" w:rsidR="00977D95" w:rsidRPr="00BC4224" w:rsidRDefault="00977D95" w:rsidP="00977D95">
      <w:pPr>
        <w:pStyle w:val="Body"/>
      </w:pPr>
    </w:p>
    <w:p w14:paraId="35CE253F" w14:textId="77777777" w:rsidR="00977D95" w:rsidRPr="00BC4224" w:rsidRDefault="00977D95" w:rsidP="00977D95">
      <w:pPr>
        <w:pStyle w:val="Body"/>
      </w:pPr>
    </w:p>
    <w:p w14:paraId="4077BCA0" w14:textId="77777777" w:rsidR="00977D95" w:rsidRPr="00BC4224" w:rsidRDefault="00977D95" w:rsidP="00977D95">
      <w:pPr>
        <w:pStyle w:val="Body"/>
      </w:pPr>
    </w:p>
    <w:p w14:paraId="4C8C1EB1" w14:textId="77777777" w:rsidR="00977D95" w:rsidRPr="00BC4224" w:rsidRDefault="00977D95" w:rsidP="00977D95">
      <w:pPr>
        <w:pStyle w:val="Body"/>
      </w:pPr>
    </w:p>
    <w:p w14:paraId="36823A9A" w14:textId="77777777" w:rsidR="00977D95" w:rsidRPr="00BC4224" w:rsidRDefault="00977D95" w:rsidP="00977D95">
      <w:pPr>
        <w:pStyle w:val="Body"/>
      </w:pPr>
    </w:p>
    <w:p w14:paraId="3D0EF8AB" w14:textId="77777777" w:rsidR="00977D95" w:rsidRPr="00BC4224" w:rsidRDefault="00977D95" w:rsidP="00977D95">
      <w:pPr>
        <w:pStyle w:val="Body"/>
      </w:pPr>
    </w:p>
    <w:p w14:paraId="02667FFB" w14:textId="77777777" w:rsidR="00977D95" w:rsidRPr="00BC4224" w:rsidRDefault="00977D95" w:rsidP="00977D95">
      <w:pPr>
        <w:pStyle w:val="Body"/>
      </w:pPr>
    </w:p>
    <w:p w14:paraId="31487B14" w14:textId="77777777" w:rsidR="00977D95" w:rsidRPr="00BC4224" w:rsidRDefault="00977D95" w:rsidP="00977D95">
      <w:pPr>
        <w:pStyle w:val="Body"/>
      </w:pPr>
    </w:p>
    <w:p w14:paraId="44A67F44" w14:textId="77777777" w:rsidR="00977D95" w:rsidRPr="00BC4224" w:rsidRDefault="00977D95" w:rsidP="00977D95">
      <w:pPr>
        <w:pStyle w:val="Body"/>
      </w:pPr>
    </w:p>
    <w:p w14:paraId="426D2BBE" w14:textId="77777777" w:rsidR="00977D95" w:rsidRPr="00BC4224" w:rsidRDefault="00977D95" w:rsidP="00977D95">
      <w:pPr>
        <w:pStyle w:val="Body"/>
      </w:pPr>
    </w:p>
    <w:p w14:paraId="183A1618" w14:textId="23043446" w:rsidR="001651D1" w:rsidRPr="00BC4224" w:rsidRDefault="00972A1E" w:rsidP="00760568">
      <w:pPr>
        <w:pStyle w:val="bullet"/>
      </w:pPr>
      <w:r w:rsidRPr="00BC4224">
        <w:drawing>
          <wp:anchor distT="0" distB="0" distL="114300" distR="114300" simplePos="0" relativeHeight="251673600" behindDoc="1" locked="1" layoutInCell="1" allowOverlap="1" wp14:anchorId="183A16D5" wp14:editId="0953E891">
            <wp:simplePos x="0" y="0"/>
            <wp:positionH relativeFrom="column">
              <wp:posOffset>3987800</wp:posOffset>
            </wp:positionH>
            <wp:positionV relativeFrom="paragraph">
              <wp:posOffset>44450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651D1" w:rsidRPr="00BC4224">
        <w:t xml:space="preserve">Click </w:t>
      </w:r>
      <w:r w:rsidR="001651D1" w:rsidRPr="00BC4224">
        <w:rPr>
          <w:i/>
        </w:rPr>
        <w:t>Run</w:t>
      </w:r>
      <w:r w:rsidR="001651D1" w:rsidRPr="00BC4224">
        <w:t xml:space="preserve"> and </w:t>
      </w:r>
      <w:r w:rsidR="00E30489" w:rsidRPr="00BC4224">
        <w:rPr>
          <w:i/>
        </w:rPr>
        <w:t xml:space="preserve">Yes </w:t>
      </w:r>
      <w:r w:rsidR="00E30489" w:rsidRPr="00BC4224">
        <w:t xml:space="preserve">and </w:t>
      </w:r>
      <w:r w:rsidR="001651D1" w:rsidRPr="00BC4224">
        <w:t>save the new .cfgrx file as “</w:t>
      </w:r>
      <w:r w:rsidR="00641BDE" w:rsidRPr="00BC4224">
        <w:t>Santiago_PM_</w:t>
      </w:r>
      <w:r w:rsidR="001651D1" w:rsidRPr="00BC4224">
        <w:t>50</w:t>
      </w:r>
      <w:r w:rsidR="00641BDE" w:rsidRPr="00BC4224">
        <w:t>_percent_</w:t>
      </w:r>
      <w:r w:rsidR="001651D1" w:rsidRPr="00BC4224">
        <w:t>Rollback.”</w:t>
      </w:r>
    </w:p>
    <w:p w14:paraId="183A1619" w14:textId="10F02397" w:rsidR="001651D1" w:rsidRPr="00BC4224" w:rsidRDefault="001651D1" w:rsidP="00760568">
      <w:pPr>
        <w:pStyle w:val="bullet"/>
      </w:pPr>
      <w:r w:rsidRPr="00BC4224">
        <w:t xml:space="preserve">When BenMAP-CE finishes generating results, you will be returned to the BenMAP-CE main window and the stoplight indicator next to </w:t>
      </w:r>
      <w:r w:rsidRPr="00BC4224">
        <w:rPr>
          <w:i/>
        </w:rPr>
        <w:t>Health Impact Functions</w:t>
      </w:r>
      <w:r w:rsidRPr="00BC4224">
        <w:t xml:space="preserve"> will be green</w:t>
      </w:r>
      <w:r w:rsidR="00215892" w:rsidRPr="00BC4224">
        <w:t xml:space="preserve"> as shown in the figure to the righ</w:t>
      </w:r>
      <w:r w:rsidR="00D56AB8" w:rsidRPr="00BC4224">
        <w:t>t</w:t>
      </w:r>
      <w:r w:rsidR="00215892" w:rsidRPr="00BC4224">
        <w:t>.</w:t>
      </w:r>
    </w:p>
    <w:p w14:paraId="183A161A" w14:textId="6DC43DF3" w:rsidR="001651D1" w:rsidRPr="00BC4224" w:rsidRDefault="00DF3EA6" w:rsidP="00972A1E">
      <w:pPr>
        <w:pStyle w:val="Body"/>
      </w:pPr>
      <w:r w:rsidRPr="00BC4224">
        <w:rPr>
          <w:rFonts w:asciiTheme="minorHAnsi" w:eastAsiaTheme="minorHAnsi" w:hAnsiTheme="minorHAnsi" w:cstheme="minorBidi"/>
          <w:b/>
          <w:noProof/>
        </w:rPr>
        <mc:AlternateContent>
          <mc:Choice Requires="wps">
            <w:drawing>
              <wp:anchor distT="0" distB="0" distL="114300" distR="114300" simplePos="0" relativeHeight="251746304" behindDoc="0" locked="0" layoutInCell="1" allowOverlap="1" wp14:anchorId="4266FF2A" wp14:editId="730DA6A3">
                <wp:simplePos x="0" y="0"/>
                <wp:positionH relativeFrom="column">
                  <wp:posOffset>295275</wp:posOffset>
                </wp:positionH>
                <wp:positionV relativeFrom="paragraph">
                  <wp:posOffset>55880</wp:posOffset>
                </wp:positionV>
                <wp:extent cx="3409950" cy="2971800"/>
                <wp:effectExtent l="0" t="0" r="19050" b="19050"/>
                <wp:wrapNone/>
                <wp:docPr id="48" name="Rounded Rectangle 48"/>
                <wp:cNvGraphicFramePr/>
                <a:graphic xmlns:a="http://schemas.openxmlformats.org/drawingml/2006/main">
                  <a:graphicData uri="http://schemas.microsoft.com/office/word/2010/wordprocessingShape">
                    <wps:wsp>
                      <wps:cNvSpPr/>
                      <wps:spPr>
                        <a:xfrm>
                          <a:off x="0" y="0"/>
                          <a:ext cx="3409950" cy="297180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AFFB65D" w14:textId="1F0C4A33" w:rsidR="004956BD" w:rsidRPr="00877885" w:rsidRDefault="004956BD" w:rsidP="007A513B">
                            <w:pPr>
                              <w:spacing w:line="240" w:lineRule="auto"/>
                              <w:rPr>
                                <w:sz w:val="20"/>
                                <w:szCs w:val="20"/>
                              </w:rPr>
                            </w:pPr>
                            <w:r w:rsidRPr="00877885">
                              <w:rPr>
                                <w:b/>
                                <w:sz w:val="20"/>
                                <w:szCs w:val="20"/>
                              </w:rPr>
                              <w:t>Note:</w:t>
                            </w:r>
                            <w:r>
                              <w:rPr>
                                <w:b/>
                                <w:sz w:val="20"/>
                                <w:szCs w:val="20"/>
                              </w:rPr>
                              <w:t xml:space="preserve"> </w:t>
                            </w:r>
                            <w:r w:rsidRPr="00877885">
                              <w:rPr>
                                <w:sz w:val="20"/>
                                <w:szCs w:val="20"/>
                              </w:rPr>
                              <w:t>Using the CFGRX file you just created, you could now skip to the Generate Tabular Reports section to show the endpoint-specific health benefits due to air pollution reduction if:</w:t>
                            </w:r>
                          </w:p>
                          <w:p w14:paraId="64D600E7" w14:textId="35875979" w:rsidR="004956BD" w:rsidRPr="00877885" w:rsidRDefault="004956BD"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not</w:t>
                            </w:r>
                            <w:r w:rsidRPr="00877885">
                              <w:rPr>
                                <w:sz w:val="20"/>
                                <w:szCs w:val="20"/>
                              </w:rPr>
                              <w:t xml:space="preserve">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00ED7DC1" w14:textId="248053B8" w:rsidR="004956BD" w:rsidRPr="00877885" w:rsidRDefault="004956BD"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w:t>
                            </w:r>
                            <w:r w:rsidRPr="00877885">
                              <w:rPr>
                                <w:sz w:val="20"/>
                                <w:szCs w:val="20"/>
                              </w:rPr>
                              <w:t>n</w:t>
                            </w:r>
                            <w:r>
                              <w:rPr>
                                <w:sz w:val="20"/>
                                <w:szCs w:val="20"/>
                              </w:rPr>
                              <w:t>o</w:t>
                            </w:r>
                            <w:r w:rsidRPr="00877885">
                              <w:rPr>
                                <w:sz w:val="20"/>
                                <w:szCs w:val="20"/>
                              </w:rPr>
                              <w:t>t want to monetize the health benefits.</w:t>
                            </w:r>
                          </w:p>
                          <w:p w14:paraId="31FE14CE" w14:textId="77777777" w:rsidR="004956BD" w:rsidRPr="00877885" w:rsidRDefault="004956BD" w:rsidP="007A513B">
                            <w:pPr>
                              <w:spacing w:line="240" w:lineRule="auto"/>
                              <w:rPr>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36" style="position:absolute;margin-left:23.25pt;margin-top:4.4pt;width:268.5pt;height:234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" fillcolor="#9ab5e4" strokecolor="#4f81bd">
                <v:fill color2="#e1e8f5" rotate="t" focusposition="1,1" focussize="" colors="0 #9ab5e4;.5 #c2d1ed;1 #e1e8f5" focus="100%" type="gradientRadial"/>
                <v:textbox>
                  <w:txbxContent>
                    <w:p w14:paraId="7AFFB65D" w14:textId="1F0C4A33" w:rsidR="004956BD" w:rsidRPr="00877885" w:rsidRDefault="004956BD" w:rsidP="007A513B">
                      <w:pPr>
                        <w:spacing w:line="240" w:lineRule="auto"/>
                        <w:rPr>
                          <w:sz w:val="20"/>
                          <w:szCs w:val="20"/>
                        </w:rPr>
                      </w:pPr>
                      <w:r w:rsidRPr="00877885">
                        <w:rPr>
                          <w:b/>
                          <w:sz w:val="20"/>
                          <w:szCs w:val="20"/>
                        </w:rPr>
                        <w:t>Note:</w:t>
                      </w:r>
                      <w:r>
                        <w:rPr>
                          <w:b/>
                          <w:sz w:val="20"/>
                          <w:szCs w:val="20"/>
                        </w:rPr>
                        <w:t xml:space="preserve"> </w:t>
                      </w:r>
                      <w:r w:rsidRPr="00877885">
                        <w:rPr>
                          <w:sz w:val="20"/>
                          <w:szCs w:val="20"/>
                        </w:rPr>
                        <w:t>Using the CFGRX file you just created, you could now skip to the Generate Tabular Reports section to show the endpoint-specific health benefits due to air pollution reduction if:</w:t>
                      </w:r>
                    </w:p>
                    <w:p w14:paraId="64D600E7" w14:textId="35875979" w:rsidR="004956BD" w:rsidRPr="00877885" w:rsidRDefault="004956BD"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not</w:t>
                      </w:r>
                      <w:r w:rsidRPr="00877885">
                        <w:rPr>
                          <w:sz w:val="20"/>
                          <w:szCs w:val="20"/>
                        </w:rPr>
                        <w:t xml:space="preserve">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00ED7DC1" w14:textId="248053B8" w:rsidR="004956BD" w:rsidRPr="00877885" w:rsidRDefault="004956BD"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w:t>
                      </w:r>
                      <w:r w:rsidRPr="00877885">
                        <w:rPr>
                          <w:sz w:val="20"/>
                          <w:szCs w:val="20"/>
                        </w:rPr>
                        <w:t>n</w:t>
                      </w:r>
                      <w:r>
                        <w:rPr>
                          <w:sz w:val="20"/>
                          <w:szCs w:val="20"/>
                        </w:rPr>
                        <w:t>o</w:t>
                      </w:r>
                      <w:r w:rsidRPr="00877885">
                        <w:rPr>
                          <w:sz w:val="20"/>
                          <w:szCs w:val="20"/>
                        </w:rPr>
                        <w:t>t want to monetize the health benefits.</w:t>
                      </w:r>
                    </w:p>
                    <w:p w14:paraId="31FE14CE" w14:textId="77777777" w:rsidR="004956BD" w:rsidRPr="00877885" w:rsidRDefault="004956BD" w:rsidP="007A513B">
                      <w:pPr>
                        <w:spacing w:line="240" w:lineRule="auto"/>
                        <w:rPr>
                          <w:sz w:val="20"/>
                          <w:szCs w:val="20"/>
                        </w:rPr>
                      </w:pPr>
                      <w:r w:rsidRPr="00877885">
                        <w:rPr>
                          <w:sz w:val="20"/>
                          <w:szCs w:val="20"/>
                        </w:rPr>
                        <w:t>If you would like to conduct either of these analyses, continue to the next section directly below.</w:t>
                      </w:r>
                    </w:p>
                  </w:txbxContent>
                </v:textbox>
              </v:roundrect>
            </w:pict>
          </mc:Fallback>
        </mc:AlternateContent>
      </w:r>
    </w:p>
    <w:p w14:paraId="183A161B" w14:textId="77777777" w:rsidR="001651D1" w:rsidRPr="00BC4224" w:rsidRDefault="001651D1" w:rsidP="00972A1E">
      <w:pPr>
        <w:pStyle w:val="Body"/>
      </w:pPr>
    </w:p>
    <w:p w14:paraId="183A161C" w14:textId="5C34643F" w:rsidR="001651D1" w:rsidRPr="00BC4224" w:rsidRDefault="001651D1" w:rsidP="00972A1E">
      <w:pPr>
        <w:pStyle w:val="Body"/>
      </w:pPr>
    </w:p>
    <w:p w14:paraId="183A161D" w14:textId="1D9EBCF8" w:rsidR="001651D1" w:rsidRPr="00BC4224" w:rsidRDefault="001651D1" w:rsidP="00972A1E">
      <w:pPr>
        <w:pStyle w:val="Body"/>
      </w:pPr>
    </w:p>
    <w:p w14:paraId="183A161E" w14:textId="0649E4A7" w:rsidR="001651D1" w:rsidRPr="00BC4224" w:rsidRDefault="001651D1" w:rsidP="00972A1E">
      <w:pPr>
        <w:pStyle w:val="Body"/>
      </w:pPr>
    </w:p>
    <w:p w14:paraId="183A161F" w14:textId="77777777" w:rsidR="001651D1" w:rsidRPr="00BC4224" w:rsidRDefault="001651D1" w:rsidP="00972A1E">
      <w:pPr>
        <w:pStyle w:val="Body"/>
      </w:pPr>
    </w:p>
    <w:p w14:paraId="183A1620" w14:textId="77777777" w:rsidR="001651D1" w:rsidRPr="00BC4224" w:rsidRDefault="001651D1" w:rsidP="00972A1E">
      <w:pPr>
        <w:pStyle w:val="Body"/>
      </w:pPr>
    </w:p>
    <w:p w14:paraId="183A1621" w14:textId="77777777" w:rsidR="001651D1" w:rsidRPr="00BC4224" w:rsidRDefault="001651D1" w:rsidP="00972A1E">
      <w:pPr>
        <w:pStyle w:val="Body"/>
      </w:pPr>
    </w:p>
    <w:p w14:paraId="183A1622" w14:textId="77777777" w:rsidR="00C44BA1" w:rsidRPr="00BC4224" w:rsidRDefault="00C44BA1" w:rsidP="00972A1E">
      <w:pPr>
        <w:pStyle w:val="Body"/>
      </w:pPr>
    </w:p>
    <w:p w14:paraId="14AC3F69" w14:textId="77777777" w:rsidR="00877885" w:rsidRPr="00BC4224" w:rsidRDefault="00877885" w:rsidP="00972A1E">
      <w:pPr>
        <w:pStyle w:val="Body"/>
      </w:pPr>
    </w:p>
    <w:p w14:paraId="2F095445" w14:textId="77777777" w:rsidR="00877885" w:rsidRPr="00BC4224" w:rsidRDefault="00877885" w:rsidP="00972A1E">
      <w:pPr>
        <w:pStyle w:val="Body"/>
      </w:pPr>
    </w:p>
    <w:p w14:paraId="183A162A" w14:textId="6B5CF64B" w:rsidR="001651D1" w:rsidRPr="00BC4224" w:rsidRDefault="0086372D" w:rsidP="008453E1">
      <w:pPr>
        <w:pStyle w:val="Heading2"/>
      </w:pPr>
      <w:bookmarkStart w:id="54" w:name="_Toc481495912"/>
      <w:bookmarkStart w:id="55" w:name="_Toc955319"/>
      <w:r w:rsidRPr="00BC4224">
        <w:lastRenderedPageBreak/>
        <w:t>4.</w:t>
      </w:r>
      <w:r w:rsidR="00AE317C">
        <w:t>3</w:t>
      </w:r>
      <w:r w:rsidR="006A7510" w:rsidRPr="00BC4224">
        <w:t xml:space="preserve">. </w:t>
      </w:r>
      <w:r w:rsidR="00972A1E" w:rsidRPr="00BC4224">
        <w:tab/>
      </w:r>
      <w:r w:rsidR="001651D1" w:rsidRPr="00BC4224">
        <w:t>Aggregate Incidence Results</w:t>
      </w:r>
      <w:bookmarkEnd w:id="54"/>
      <w:bookmarkEnd w:id="55"/>
    </w:p>
    <w:p w14:paraId="183A162B" w14:textId="5B8A6B23" w:rsidR="00687B90" w:rsidRPr="00BC4224" w:rsidRDefault="00D30109" w:rsidP="00972A1E">
      <w:pPr>
        <w:pStyle w:val="Body"/>
      </w:pPr>
      <w:r w:rsidRPr="00BC4224">
        <w:t>In this step, you will create a file that aggregates, pools, and values (APV) your health impact estimates</w:t>
      </w:r>
      <w:r w:rsidR="00C15342">
        <w:t>.</w:t>
      </w:r>
      <w:r w:rsidRPr="00BC4224">
        <w:t xml:space="preserve"> Aggregating refers to the process of summing values from a smaller to a larger space—for example, from 1km grid cells to counties. Pooling (a type of quantitative meta-analysis) is the practice of combining the results of two or more health impact functions into a single result. </w:t>
      </w:r>
      <w:r w:rsidR="00CD277E" w:rsidRPr="00BC4224">
        <w:t xml:space="preserve">For many of the health endpoints (e.g., respiratory hospital admissions), the pre-made setups in </w:t>
      </w:r>
      <w:proofErr w:type="spellStart"/>
      <w:r w:rsidR="00CD277E" w:rsidRPr="00BC4224">
        <w:t>BenMAP</w:t>
      </w:r>
      <w:proofErr w:type="spellEnd"/>
      <w:r w:rsidR="00CD277E" w:rsidRPr="00BC4224">
        <w:t>-CE contain many different functions from different studies that you could choose to include in your configuration. For a number of reasons, it is often impractical or impossible to c</w:t>
      </w:r>
      <w:r w:rsidR="00350F48" w:rsidRPr="00BC4224">
        <w:t>ombine the original data</w:t>
      </w:r>
      <w:r w:rsidR="00CD277E" w:rsidRPr="00BC4224">
        <w:t xml:space="preserve">sets. </w:t>
      </w:r>
    </w:p>
    <w:p w14:paraId="183A162D" w14:textId="36452F24" w:rsidR="00CD277E" w:rsidRPr="00BC4224" w:rsidRDefault="00CD277E" w:rsidP="00972A1E">
      <w:pPr>
        <w:pStyle w:val="Body"/>
      </w:pPr>
      <w:r w:rsidRPr="00BC4224">
        <w:t xml:space="preserve">Pooling the results of studies provides a way to synthesize information. </w:t>
      </w:r>
      <w:proofErr w:type="spellStart"/>
      <w:r w:rsidRPr="00BC4224">
        <w:t>BenMAP</w:t>
      </w:r>
      <w:proofErr w:type="spellEnd"/>
      <w:r w:rsidRPr="00BC4224">
        <w:t>-CE allows users to pool the estimated incidence changes predicted by several studies for the same pollutant-health endpoint group combination (e.g., PM2.5-related cardiovascular hospital admissions).</w:t>
      </w:r>
      <w:r w:rsidR="00E22FBF">
        <w:t xml:space="preserve"> </w:t>
      </w:r>
      <w:r w:rsidRPr="00BC4224">
        <w:t xml:space="preserve">It also allows for the pooling of the corresponding study-specific estimates of monetary benefits. Since the </w:t>
      </w:r>
      <w:r w:rsidR="00E22FBF">
        <w:t>three</w:t>
      </w:r>
      <w:r w:rsidR="00E22FBF" w:rsidRPr="00BC4224">
        <w:t xml:space="preserve"> </w:t>
      </w:r>
      <w:r w:rsidRPr="00BC4224">
        <w:t xml:space="preserve">functions </w:t>
      </w:r>
      <w:r w:rsidR="009D124D">
        <w:t>you</w:t>
      </w:r>
      <w:r w:rsidRPr="00BC4224">
        <w:t xml:space="preserve"> have been working with in this exercise belong to different endpoint groups, the incidences cannot be pooled. However, the </w:t>
      </w:r>
      <w:r w:rsidR="00687B90" w:rsidRPr="00BC4224">
        <w:t>valuation results</w:t>
      </w:r>
      <w:r w:rsidRPr="00BC4224">
        <w:t xml:space="preserve"> can be pooled</w:t>
      </w:r>
      <w:r w:rsidR="00AF450A" w:rsidRPr="00BC4224">
        <w:t xml:space="preserve"> because they are all in the same economic unit</w:t>
      </w:r>
      <w:r w:rsidRPr="00BC4224">
        <w:t xml:space="preserve">. This </w:t>
      </w:r>
      <w:r w:rsidR="00687B90" w:rsidRPr="00BC4224">
        <w:t xml:space="preserve">type of </w:t>
      </w:r>
      <w:r w:rsidRPr="00BC4224">
        <w:t>pooling must be done after the valuation results are produced.</w:t>
      </w:r>
      <w:r w:rsidR="00687B90" w:rsidRPr="00BC4224">
        <w:t xml:space="preserve"> </w:t>
      </w:r>
      <w:r w:rsidR="009D124D">
        <w:t>You</w:t>
      </w:r>
      <w:r w:rsidR="009D124D" w:rsidRPr="00BC4224">
        <w:t xml:space="preserve"> </w:t>
      </w:r>
      <w:r w:rsidR="00687B90" w:rsidRPr="00BC4224">
        <w:t>will perform the valuation and pooling in subsequent sections.</w:t>
      </w:r>
    </w:p>
    <w:p w14:paraId="183A1630" w14:textId="77B67E89" w:rsidR="00D30109" w:rsidRPr="00BC4224" w:rsidRDefault="00D30109" w:rsidP="00972A1E">
      <w:pPr>
        <w:pStyle w:val="Body"/>
      </w:pPr>
      <w:r w:rsidRPr="00BC4224">
        <w:t>To create an APV</w:t>
      </w:r>
      <w:r w:rsidR="00C15342">
        <w:t>R</w:t>
      </w:r>
      <w:r w:rsidRPr="00BC4224">
        <w:t xml:space="preserve">X file, </w:t>
      </w:r>
      <w:proofErr w:type="spellStart"/>
      <w:r w:rsidRPr="00BC4224">
        <w:t>BenMAP</w:t>
      </w:r>
      <w:proofErr w:type="spellEnd"/>
      <w:r w:rsidRPr="00BC4224">
        <w:t>-CE works by first aggregating res</w:t>
      </w:r>
      <w:r w:rsidR="00E30489" w:rsidRPr="00BC4224">
        <w:t xml:space="preserve">ults to the level that you have </w:t>
      </w:r>
      <w:r w:rsidRPr="00BC4224">
        <w:t>specified. It then pools the aggregated incidence results. Final</w:t>
      </w:r>
      <w:r w:rsidR="00E30489" w:rsidRPr="00BC4224">
        <w:t xml:space="preserve">ly it values the aggregated and </w:t>
      </w:r>
      <w:r w:rsidRPr="00BC4224">
        <w:t>pooled incidence. You can aggregate results to whatever grid is stored in your dataset.</w:t>
      </w:r>
    </w:p>
    <w:p w14:paraId="183A1631" w14:textId="6DBB6D4C" w:rsidR="00E30489" w:rsidRPr="00BC4224" w:rsidRDefault="00B226EC" w:rsidP="00760568">
      <w:pPr>
        <w:pStyle w:val="bullet"/>
      </w:pPr>
      <w:r w:rsidRPr="00BC4224">
        <w:drawing>
          <wp:anchor distT="0" distB="0" distL="114300" distR="114300" simplePos="0" relativeHeight="251674624" behindDoc="1" locked="0" layoutInCell="1" allowOverlap="1" wp14:anchorId="183A16D9" wp14:editId="6DBEC29C">
            <wp:simplePos x="0" y="0"/>
            <wp:positionH relativeFrom="column">
              <wp:posOffset>3981450</wp:posOffset>
            </wp:positionH>
            <wp:positionV relativeFrom="paragraph">
              <wp:posOffset>141605</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30109" w:rsidRPr="00BC4224">
        <w:t xml:space="preserve">Double-click the </w:t>
      </w:r>
      <w:r w:rsidR="00D30109" w:rsidRPr="00BC4224">
        <w:rPr>
          <w:i/>
        </w:rPr>
        <w:t>Aggregation</w:t>
      </w:r>
      <w:r w:rsidR="00D30109" w:rsidRPr="00BC4224">
        <w:t xml:space="preserve"> button </w:t>
      </w:r>
      <w:r w:rsidR="00F73A1A" w:rsidRPr="00BC4224">
        <w:t>next to the yellow stoplight indicator under Step 2</w:t>
      </w:r>
      <w:r w:rsidR="00E30489" w:rsidRPr="00BC4224">
        <w:t xml:space="preserve">. This will bring up the </w:t>
      </w:r>
      <w:r w:rsidR="00E30489" w:rsidRPr="00BC4224">
        <w:rPr>
          <w:b/>
        </w:rPr>
        <w:t>Aggregation</w:t>
      </w:r>
      <w:r w:rsidR="00E30489" w:rsidRPr="00BC4224">
        <w:t xml:space="preserve"> window. Select </w:t>
      </w:r>
      <w:r w:rsidR="00381F81" w:rsidRPr="00BC4224">
        <w:rPr>
          <w:i/>
        </w:rPr>
        <w:t>Santiago Border</w:t>
      </w:r>
      <w:r w:rsidR="00E30489" w:rsidRPr="00BC4224">
        <w:rPr>
          <w:i/>
        </w:rPr>
        <w:t xml:space="preserve"> </w:t>
      </w:r>
      <w:r w:rsidR="00E30489" w:rsidRPr="00BC4224">
        <w:t>for both Incidence and Valuation aggregation. Your window should look like this:</w:t>
      </w:r>
    </w:p>
    <w:p w14:paraId="081DB884" w14:textId="2B65B465" w:rsidR="00B226EC" w:rsidRPr="00BC4224" w:rsidRDefault="00B226EC" w:rsidP="00B226EC">
      <w:pPr>
        <w:pStyle w:val="Body"/>
      </w:pPr>
      <w:r w:rsidRPr="00BC4224">
        <w:rPr>
          <w:noProof/>
        </w:rPr>
        <w:drawing>
          <wp:anchor distT="0" distB="0" distL="114300" distR="114300" simplePos="0" relativeHeight="251721728" behindDoc="0" locked="0" layoutInCell="1" allowOverlap="1" wp14:anchorId="21B01DF3" wp14:editId="4A3CBD34">
            <wp:simplePos x="0" y="0"/>
            <wp:positionH relativeFrom="column">
              <wp:posOffset>521970</wp:posOffset>
            </wp:positionH>
            <wp:positionV relativeFrom="paragraph">
              <wp:posOffset>24765</wp:posOffset>
            </wp:positionV>
            <wp:extent cx="2761615" cy="1519555"/>
            <wp:effectExtent l="0" t="0" r="635" b="4445"/>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2761615" cy="1519555"/>
                    </a:xfrm>
                    <a:prstGeom prst="rect">
                      <a:avLst/>
                    </a:prstGeom>
                  </pic:spPr>
                </pic:pic>
              </a:graphicData>
            </a:graphic>
            <wp14:sizeRelH relativeFrom="page">
              <wp14:pctWidth>0</wp14:pctWidth>
            </wp14:sizeRelH>
            <wp14:sizeRelV relativeFrom="page">
              <wp14:pctHeight>0</wp14:pctHeight>
            </wp14:sizeRelV>
          </wp:anchor>
        </w:drawing>
      </w:r>
    </w:p>
    <w:p w14:paraId="773C573F" w14:textId="6A226CD3" w:rsidR="00B226EC" w:rsidRPr="00BC4224" w:rsidRDefault="00B226EC" w:rsidP="00B226EC">
      <w:pPr>
        <w:pStyle w:val="Body"/>
      </w:pPr>
    </w:p>
    <w:p w14:paraId="60EC0E09" w14:textId="77777777" w:rsidR="00B226EC" w:rsidRPr="00BC4224" w:rsidRDefault="00B226EC" w:rsidP="00B226EC">
      <w:pPr>
        <w:pStyle w:val="Body"/>
      </w:pPr>
    </w:p>
    <w:p w14:paraId="5AE35CBD" w14:textId="77777777" w:rsidR="00B226EC" w:rsidRPr="00BC4224" w:rsidRDefault="00B226EC" w:rsidP="00B226EC">
      <w:pPr>
        <w:pStyle w:val="Body"/>
      </w:pPr>
    </w:p>
    <w:p w14:paraId="5F69A6F5" w14:textId="77777777" w:rsidR="00B226EC" w:rsidRPr="00BC4224" w:rsidRDefault="00B226EC" w:rsidP="00B226EC">
      <w:pPr>
        <w:pStyle w:val="Body"/>
      </w:pPr>
    </w:p>
    <w:p w14:paraId="183A1632" w14:textId="524C6DCB" w:rsidR="00E30489" w:rsidRPr="00BC4224" w:rsidRDefault="00E30489" w:rsidP="002A6C20">
      <w:pPr>
        <w:pStyle w:val="Default"/>
        <w:spacing w:line="276" w:lineRule="auto"/>
        <w:ind w:left="720"/>
        <w:jc w:val="center"/>
        <w:rPr>
          <w:sz w:val="22"/>
          <w:szCs w:val="22"/>
        </w:rPr>
      </w:pPr>
    </w:p>
    <w:p w14:paraId="183A1633" w14:textId="77777777" w:rsidR="00D30109" w:rsidRPr="00BC4224" w:rsidRDefault="00D30109" w:rsidP="00760568">
      <w:pPr>
        <w:pStyle w:val="bullet"/>
      </w:pPr>
      <w:r w:rsidRPr="00BC4224">
        <w:t xml:space="preserve">Click </w:t>
      </w:r>
      <w:r w:rsidRPr="00BC4224">
        <w:rPr>
          <w:i/>
        </w:rPr>
        <w:t>OK</w:t>
      </w:r>
      <w:r w:rsidR="00E30489" w:rsidRPr="00BC4224">
        <w:t xml:space="preserve"> to close the window. The stoplight next to </w:t>
      </w:r>
      <w:r w:rsidR="00E30489" w:rsidRPr="00BC4224">
        <w:rPr>
          <w:i/>
        </w:rPr>
        <w:t>Aggregation</w:t>
      </w:r>
      <w:r w:rsidR="00E30489" w:rsidRPr="00BC4224">
        <w:t xml:space="preserve"> should now be green</w:t>
      </w:r>
      <w:r w:rsidR="00215892" w:rsidRPr="00BC4224">
        <w:t xml:space="preserve"> as shown in the figure to the right. </w:t>
      </w:r>
    </w:p>
    <w:p w14:paraId="183A1634" w14:textId="77777777" w:rsidR="00E810C1" w:rsidRPr="00BC4224" w:rsidRDefault="00E810C1" w:rsidP="00760568">
      <w:pPr>
        <w:pStyle w:val="bullet"/>
      </w:pPr>
      <w:r w:rsidRPr="00BC4224">
        <w:t xml:space="preserve">Double-click the </w:t>
      </w:r>
      <w:r w:rsidRPr="00BC4224">
        <w:rPr>
          <w:i/>
        </w:rPr>
        <w:t>Pooling Method</w:t>
      </w:r>
      <w:r w:rsidRPr="00BC4224">
        <w:t xml:space="preserve"> button</w:t>
      </w:r>
      <w:r w:rsidR="00264C77" w:rsidRPr="00BC4224">
        <w:t xml:space="preserve"> in the main BenMAP</w:t>
      </w:r>
      <w:r w:rsidR="007D0493" w:rsidRPr="00BC4224">
        <w:t>-CE</w:t>
      </w:r>
      <w:r w:rsidR="00264C77" w:rsidRPr="00BC4224">
        <w:t xml:space="preserve"> window</w:t>
      </w:r>
      <w:r w:rsidRPr="00BC4224">
        <w:t xml:space="preserve">. This will open the </w:t>
      </w:r>
      <w:r w:rsidR="00264C77" w:rsidRPr="00BC4224">
        <w:rPr>
          <w:b/>
        </w:rPr>
        <w:t>Select and Pool Incidence Estimates</w:t>
      </w:r>
      <w:r w:rsidRPr="00BC4224">
        <w:rPr>
          <w:b/>
        </w:rPr>
        <w:t xml:space="preserve"> </w:t>
      </w:r>
      <w:r w:rsidRPr="00BC4224">
        <w:t>window.</w:t>
      </w:r>
    </w:p>
    <w:p w14:paraId="183A1635" w14:textId="63CABB6B" w:rsidR="00E810C1" w:rsidRPr="00BC4224" w:rsidRDefault="00264C77" w:rsidP="00760568">
      <w:pPr>
        <w:pStyle w:val="bullet"/>
      </w:pPr>
      <w:r w:rsidRPr="00BC4224">
        <w:lastRenderedPageBreak/>
        <w:t xml:space="preserve">Click the checkbox next to </w:t>
      </w:r>
      <w:r w:rsidR="00B46CDF" w:rsidRPr="00BC4224">
        <w:t xml:space="preserve">the </w:t>
      </w:r>
      <w:r w:rsidR="00381F81" w:rsidRPr="00BC4224">
        <w:rPr>
          <w:i/>
        </w:rPr>
        <w:t xml:space="preserve">Mortality, Respiratory </w:t>
      </w:r>
      <w:r w:rsidR="00381F81" w:rsidRPr="00BC4224">
        <w:t xml:space="preserve">and </w:t>
      </w:r>
      <w:r w:rsidR="00381F81" w:rsidRPr="00BC4224">
        <w:rPr>
          <w:i/>
        </w:rPr>
        <w:t>Mortality, Cardiovasular</w:t>
      </w:r>
      <w:r w:rsidR="00B46CDF" w:rsidRPr="00BC4224">
        <w:t xml:space="preserve"> endpoints</w:t>
      </w:r>
      <w:r w:rsidRPr="00BC4224">
        <w:t xml:space="preserve"> and click the </w:t>
      </w:r>
      <w:r w:rsidRPr="00BC4224">
        <w:rPr>
          <w:i/>
        </w:rPr>
        <w:t xml:space="preserve">Add Study </w:t>
      </w:r>
      <w:r w:rsidRPr="00BC4224">
        <w:t xml:space="preserve">button to add </w:t>
      </w:r>
      <w:r w:rsidR="00B46CDF" w:rsidRPr="00BC4224">
        <w:t>both</w:t>
      </w:r>
      <w:r w:rsidRPr="00BC4224">
        <w:t xml:space="preserve"> studies to the lower pooling window. </w:t>
      </w:r>
      <w:r w:rsidR="00687B90" w:rsidRPr="00BC4224">
        <w:t xml:space="preserve">Since </w:t>
      </w:r>
      <w:r w:rsidR="00B46CDF" w:rsidRPr="00BC4224">
        <w:t>both of these</w:t>
      </w:r>
      <w:r w:rsidR="00687B90" w:rsidRPr="00BC4224">
        <w:t xml:space="preserve"> belong to the Mortality endpoint group, </w:t>
      </w:r>
      <w:r w:rsidR="009D124D">
        <w:t>you</w:t>
      </w:r>
      <w:r w:rsidR="00687B90" w:rsidRPr="00BC4224">
        <w:t xml:space="preserve"> can pool them. </w:t>
      </w:r>
      <w:r w:rsidR="009D124D">
        <w:t>You</w:t>
      </w:r>
      <w:r w:rsidR="009D124D" w:rsidRPr="00BC4224">
        <w:t xml:space="preserve"> </w:t>
      </w:r>
      <w:r w:rsidR="00350F48" w:rsidRPr="00BC4224">
        <w:t>have not included All-</w:t>
      </w:r>
      <w:r w:rsidR="00B46CDF" w:rsidRPr="00BC4224">
        <w:t xml:space="preserve">Cause Mortality because </w:t>
      </w:r>
      <w:r w:rsidR="00350F48" w:rsidRPr="00BC4224">
        <w:t>All-</w:t>
      </w:r>
      <w:r w:rsidR="00687B90" w:rsidRPr="00BC4224">
        <w:t xml:space="preserve">Cause Mortality contains both the </w:t>
      </w:r>
      <w:r w:rsidR="00381F81" w:rsidRPr="00BC4224">
        <w:t>respiratory</w:t>
      </w:r>
      <w:r w:rsidR="00687B90" w:rsidRPr="00BC4224">
        <w:t xml:space="preserve"> endpoint and </w:t>
      </w:r>
      <w:r w:rsidR="00381F81" w:rsidRPr="00BC4224">
        <w:t>the cardiovascular</w:t>
      </w:r>
      <w:r w:rsidR="00B46CDF" w:rsidRPr="00BC4224">
        <w:t xml:space="preserve"> endpoint.</w:t>
      </w:r>
      <w:r w:rsidR="00687B90" w:rsidRPr="00BC4224">
        <w:t xml:space="preserve"> Select </w:t>
      </w:r>
      <w:r w:rsidR="00B46CDF" w:rsidRPr="00BC4224">
        <w:rPr>
          <w:i/>
        </w:rPr>
        <w:t xml:space="preserve">Sum Independent </w:t>
      </w:r>
      <w:r w:rsidR="00B46CDF" w:rsidRPr="00BC4224">
        <w:t xml:space="preserve">from the pooling method drop-down menu. </w:t>
      </w:r>
      <w:r w:rsidR="00E810C1" w:rsidRPr="00BC4224">
        <w:t xml:space="preserve">The </w:t>
      </w:r>
      <w:r w:rsidR="00E810C1" w:rsidRPr="00BC4224">
        <w:rPr>
          <w:b/>
        </w:rPr>
        <w:t>Incidence Pooling and Aggregation</w:t>
      </w:r>
      <w:r w:rsidR="00E810C1" w:rsidRPr="00BC4224">
        <w:t xml:space="preserve"> window should look something like this:</w:t>
      </w:r>
    </w:p>
    <w:p w14:paraId="183A1636" w14:textId="77777777" w:rsidR="00B46CDF" w:rsidRPr="00BC4224" w:rsidRDefault="00E2500C" w:rsidP="00F73A1A">
      <w:pPr>
        <w:pStyle w:val="Default"/>
        <w:spacing w:line="276" w:lineRule="auto"/>
        <w:ind w:left="720"/>
        <w:jc w:val="center"/>
        <w:rPr>
          <w:sz w:val="22"/>
          <w:szCs w:val="22"/>
        </w:rPr>
      </w:pPr>
      <w:r w:rsidRPr="00BC4224">
        <w:rPr>
          <w:noProof/>
        </w:rPr>
        <w:drawing>
          <wp:inline distT="0" distB="0" distL="0" distR="0" wp14:anchorId="183A16DD" wp14:editId="17334856">
            <wp:extent cx="5334000" cy="3612417"/>
            <wp:effectExtent l="0" t="0" r="0" b="762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334000" cy="3612417"/>
                    </a:xfrm>
                    <a:prstGeom prst="rect">
                      <a:avLst/>
                    </a:prstGeom>
                  </pic:spPr>
                </pic:pic>
              </a:graphicData>
            </a:graphic>
          </wp:inline>
        </w:drawing>
      </w:r>
    </w:p>
    <w:p w14:paraId="6AEB99DC" w14:textId="77777777" w:rsidR="00B226EC" w:rsidRPr="00BC4224" w:rsidRDefault="00B226EC" w:rsidP="00B226EC"/>
    <w:p w14:paraId="183A1637" w14:textId="34568ACE" w:rsidR="00081CA3" w:rsidRPr="00BC4224" w:rsidRDefault="00081CA3" w:rsidP="00760568">
      <w:pPr>
        <w:pStyle w:val="bullet"/>
      </w:pPr>
      <w:r w:rsidRPr="00BC4224">
        <w:t xml:space="preserve">Click </w:t>
      </w:r>
      <w:r w:rsidRPr="00BC4224">
        <w:rPr>
          <w:i/>
        </w:rPr>
        <w:t>Next</w:t>
      </w:r>
      <w:r w:rsidRPr="00BC4224">
        <w:t xml:space="preserve">. The next window prompts you to select economic value functions. The two valuation functions you entered earlier will appear in the </w:t>
      </w:r>
      <w:r w:rsidRPr="00BC4224">
        <w:rPr>
          <w:b/>
        </w:rPr>
        <w:t>Valuation Methods</w:t>
      </w:r>
      <w:r w:rsidRPr="00BC4224">
        <w:t xml:space="preserve"> window, but do not select either method.</w:t>
      </w:r>
      <w:r w:rsidR="00E22FBF">
        <w:t xml:space="preserve"> </w:t>
      </w:r>
      <w:r w:rsidR="009D124D">
        <w:t>You</w:t>
      </w:r>
      <w:r w:rsidR="009D124D" w:rsidRPr="00BC4224">
        <w:t xml:space="preserve"> </w:t>
      </w:r>
      <w:r w:rsidRPr="00BC4224">
        <w:t xml:space="preserve">will perform a valuation in the next step. Click </w:t>
      </w:r>
      <w:r w:rsidRPr="00BC4224">
        <w:rPr>
          <w:i/>
        </w:rPr>
        <w:t>Run As (.apvrx)</w:t>
      </w:r>
      <w:r w:rsidRPr="00BC4224">
        <w:t xml:space="preserve"> to generate pooled incidence results. Click </w:t>
      </w:r>
      <w:r w:rsidRPr="00BC4224">
        <w:rPr>
          <w:i/>
        </w:rPr>
        <w:t xml:space="preserve">Yes </w:t>
      </w:r>
      <w:r w:rsidRPr="00BC4224">
        <w:t>to save the APVRX file</w:t>
      </w:r>
      <w:r w:rsidR="00C15342">
        <w:t xml:space="preserve"> as Santiago_Pooling.apvrx.</w:t>
      </w:r>
    </w:p>
    <w:p w14:paraId="183A1638" w14:textId="71E88E57" w:rsidR="006015A6" w:rsidRPr="00BC4224" w:rsidRDefault="006015A6" w:rsidP="00760568">
      <w:pPr>
        <w:pStyle w:val="bullet"/>
      </w:pPr>
      <w:r w:rsidRPr="00BC4224">
        <w:t xml:space="preserve">To view the pooled results, click the </w:t>
      </w:r>
      <w:r w:rsidRPr="00BC4224">
        <w:rPr>
          <w:i/>
        </w:rPr>
        <w:t>Data</w:t>
      </w:r>
      <w:r w:rsidRPr="00BC4224">
        <w:t xml:space="preserve"> tab in the lower results window (circled in blue below). Then click the </w:t>
      </w:r>
      <w:r w:rsidRPr="00BC4224">
        <w:rPr>
          <w:i/>
        </w:rPr>
        <w:t>Pooled Incidence Results</w:t>
      </w:r>
      <w:r w:rsidRPr="00BC4224">
        <w:t xml:space="preserve"> tab in the upper part of the window (circled in red below). Double click the row that contains the information about the analysis</w:t>
      </w:r>
      <w:r w:rsidR="007E5156" w:rsidRPr="00BC4224">
        <w:t xml:space="preserve"> (indicated with a red arrow)</w:t>
      </w:r>
      <w:r w:rsidRPr="00BC4224">
        <w:t xml:space="preserve">, and the results will be displayed in the lower window. </w:t>
      </w:r>
      <w:r w:rsidR="000035F6" w:rsidRPr="00BC4224">
        <w:t xml:space="preserve">You can also click the </w:t>
      </w:r>
      <w:r w:rsidR="000035F6" w:rsidRPr="00BC4224">
        <w:rPr>
          <w:i/>
        </w:rPr>
        <w:t xml:space="preserve">Show Results </w:t>
      </w:r>
      <w:r w:rsidR="000035F6" w:rsidRPr="00BC4224">
        <w:t xml:space="preserve">button. </w:t>
      </w:r>
      <w:r w:rsidRPr="00BC4224">
        <w:t xml:space="preserve">The </w:t>
      </w:r>
      <w:r w:rsidRPr="00BC4224">
        <w:rPr>
          <w:i/>
        </w:rPr>
        <w:t>Point Estimate</w:t>
      </w:r>
      <w:r w:rsidRPr="00BC4224">
        <w:t xml:space="preserve"> column </w:t>
      </w:r>
      <w:r w:rsidR="000035F6" w:rsidRPr="00BC4224">
        <w:t xml:space="preserve">in the lower window </w:t>
      </w:r>
      <w:r w:rsidRPr="00BC4224">
        <w:t>contains the incidence results.</w:t>
      </w:r>
    </w:p>
    <w:p w14:paraId="183A1639" w14:textId="0E6BB50E" w:rsidR="00B226EC" w:rsidRPr="00BC4224" w:rsidRDefault="00B226EC">
      <w:pPr>
        <w:rPr>
          <w:rFonts w:asciiTheme="majorHAnsi" w:eastAsiaTheme="majorEastAsia" w:hAnsiTheme="majorHAnsi" w:cstheme="majorBidi"/>
        </w:rPr>
      </w:pPr>
      <w:r w:rsidRPr="00BC4224">
        <w:br w:type="page"/>
      </w:r>
    </w:p>
    <w:p w14:paraId="651D5047" w14:textId="7EC82D87" w:rsidR="00B226EC" w:rsidRPr="00BC4224" w:rsidRDefault="00E85E26" w:rsidP="00B226EC">
      <w:pPr>
        <w:pStyle w:val="Body"/>
      </w:pPr>
      <w:r>
        <w:rPr>
          <w:noProof/>
        </w:rPr>
        <w:lastRenderedPageBreak/>
        <mc:AlternateContent>
          <mc:Choice Requires="wps">
            <w:drawing>
              <wp:anchor distT="0" distB="0" distL="114300" distR="114300" simplePos="0" relativeHeight="251756544" behindDoc="0" locked="0" layoutInCell="1" allowOverlap="1" wp14:anchorId="620F715A" wp14:editId="5FBD86B6">
                <wp:simplePos x="0" y="0"/>
                <wp:positionH relativeFrom="column">
                  <wp:posOffset>1714500</wp:posOffset>
                </wp:positionH>
                <wp:positionV relativeFrom="paragraph">
                  <wp:posOffset>1114425</wp:posOffset>
                </wp:positionV>
                <wp:extent cx="361950" cy="266700"/>
                <wp:effectExtent l="0" t="0" r="19050" b="19050"/>
                <wp:wrapNone/>
                <wp:docPr id="681" name="Oval 681"/>
                <wp:cNvGraphicFramePr/>
                <a:graphic xmlns:a="http://schemas.openxmlformats.org/drawingml/2006/main">
                  <a:graphicData uri="http://schemas.microsoft.com/office/word/2010/wordprocessingShape">
                    <wps:wsp>
                      <wps:cNvSpPr/>
                      <wps:spPr>
                        <a:xfrm>
                          <a:off x="0" y="0"/>
                          <a:ext cx="361950" cy="2667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1" o:spid="_x0000_s1026" style="position:absolute;margin-left:135pt;margin-top:87.75pt;width:28.5pt;height:21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" filled="f" strokecolor="#243f60 [1604]" strokeweight="2pt"/>
            </w:pict>
          </mc:Fallback>
        </mc:AlternateContent>
      </w:r>
      <w:r>
        <w:rPr>
          <w:noProof/>
        </w:rPr>
        <mc:AlternateContent>
          <mc:Choice Requires="wps">
            <w:drawing>
              <wp:anchor distT="0" distB="0" distL="114300" distR="114300" simplePos="0" relativeHeight="251755520" behindDoc="0" locked="0" layoutInCell="1" allowOverlap="1" wp14:anchorId="607F4E41" wp14:editId="0190B0BE">
                <wp:simplePos x="0" y="0"/>
                <wp:positionH relativeFrom="column">
                  <wp:posOffset>2038350</wp:posOffset>
                </wp:positionH>
                <wp:positionV relativeFrom="paragraph">
                  <wp:posOffset>228600</wp:posOffset>
                </wp:positionV>
                <wp:extent cx="942975" cy="180975"/>
                <wp:effectExtent l="0" t="0" r="28575" b="28575"/>
                <wp:wrapNone/>
                <wp:docPr id="13" name="Oval 13"/>
                <wp:cNvGraphicFramePr/>
                <a:graphic xmlns:a="http://schemas.openxmlformats.org/drawingml/2006/main">
                  <a:graphicData uri="http://schemas.microsoft.com/office/word/2010/wordprocessingShape">
                    <wps:wsp>
                      <wps:cNvSpPr/>
                      <wps:spPr>
                        <a:xfrm>
                          <a:off x="0" y="0"/>
                          <a:ext cx="942975" cy="1809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3" o:spid="_x0000_s1026" style="position:absolute;margin-left:160.5pt;margin-top:18pt;width:74.25pt;height:14.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" filled="f" strokecolor="red" strokeweight="2pt"/>
            </w:pict>
          </mc:Fallback>
        </mc:AlternateContent>
      </w:r>
      <w:r w:rsidR="00E91525">
        <w:rPr>
          <w:noProof/>
        </w:rPr>
        <mc:AlternateContent>
          <mc:Choice Requires="wps">
            <w:drawing>
              <wp:anchor distT="0" distB="0" distL="114300" distR="114300" simplePos="0" relativeHeight="251757568" behindDoc="0" locked="0" layoutInCell="1" allowOverlap="1" wp14:anchorId="7FF7555D" wp14:editId="60879F42">
                <wp:simplePos x="0" y="0"/>
                <wp:positionH relativeFrom="column">
                  <wp:posOffset>1057275</wp:posOffset>
                </wp:positionH>
                <wp:positionV relativeFrom="paragraph">
                  <wp:posOffset>476250</wp:posOffset>
                </wp:positionV>
                <wp:extent cx="304800" cy="133350"/>
                <wp:effectExtent l="0" t="19050" r="38100" b="38100"/>
                <wp:wrapNone/>
                <wp:docPr id="682" name="Right Arrow 682"/>
                <wp:cNvGraphicFramePr/>
                <a:graphic xmlns:a="http://schemas.openxmlformats.org/drawingml/2006/main">
                  <a:graphicData uri="http://schemas.microsoft.com/office/word/2010/wordprocessingShape">
                    <wps:wsp>
                      <wps:cNvSpPr/>
                      <wps:spPr>
                        <a:xfrm>
                          <a:off x="0" y="0"/>
                          <a:ext cx="304800" cy="133350"/>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82" o:spid="_x0000_s1026" type="#_x0000_t13" style="position:absolute;margin-left:83.25pt;margin-top:37.5pt;width:24pt;height:10.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" adj="16875" filled="f" strokecolor="red" strokeweight="2pt"/>
            </w:pict>
          </mc:Fallback>
        </mc:AlternateContent>
      </w:r>
      <w:r w:rsidR="00260646">
        <w:rPr>
          <w:noProof/>
        </w:rPr>
        <w:drawing>
          <wp:inline distT="0" distB="0" distL="0" distR="0" wp14:anchorId="39F2A132" wp14:editId="68FE2A75">
            <wp:extent cx="4873118" cy="3565579"/>
            <wp:effectExtent l="0" t="0" r="3810"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tiago_SPT_PointEst_Page47.PNG"/>
                    <pic:cNvPicPr/>
                  </pic:nvPicPr>
                  <pic:blipFill>
                    <a:blip r:embed="rId71">
                      <a:extLst>
                        <a:ext uri="{28A0092B-C50C-407E-A947-70E740481C1C}">
                          <a14:useLocalDpi xmlns:a14="http://schemas.microsoft.com/office/drawing/2010/main" val="0"/>
                        </a:ext>
                      </a:extLst>
                    </a:blip>
                    <a:stretch>
                      <a:fillRect/>
                    </a:stretch>
                  </pic:blipFill>
                  <pic:spPr>
                    <a:xfrm>
                      <a:off x="0" y="0"/>
                      <a:ext cx="4873118" cy="3565579"/>
                    </a:xfrm>
                    <a:prstGeom prst="rect">
                      <a:avLst/>
                    </a:prstGeom>
                  </pic:spPr>
                </pic:pic>
              </a:graphicData>
            </a:graphic>
          </wp:inline>
        </w:drawing>
      </w:r>
    </w:p>
    <w:p w14:paraId="183A163A" w14:textId="77777777" w:rsidR="006015A6" w:rsidRPr="00BC4224" w:rsidRDefault="006015A6" w:rsidP="00760568">
      <w:pPr>
        <w:pStyle w:val="bullet"/>
      </w:pPr>
      <w:r w:rsidRPr="00BC4224">
        <w:t xml:space="preserve">At this point, you can export the results by clicking on the </w:t>
      </w:r>
      <w:r w:rsidRPr="00BC4224">
        <w:rPr>
          <w:i/>
        </w:rPr>
        <w:t xml:space="preserve">Export </w:t>
      </w:r>
      <w:r w:rsidRPr="00BC4224">
        <w:t>button at the bottom right of the screen.</w:t>
      </w:r>
    </w:p>
    <w:p w14:paraId="183A163B" w14:textId="77777777" w:rsidR="00E810C1" w:rsidRPr="00BC4224" w:rsidRDefault="008A06A9" w:rsidP="00760568">
      <w:pPr>
        <w:pStyle w:val="bullet"/>
      </w:pPr>
      <w:r w:rsidRPr="00BC4224">
        <w:t xml:space="preserve"> If you would like to estimate economic values, continue to the next section.</w:t>
      </w:r>
    </w:p>
    <w:p w14:paraId="183A163C" w14:textId="3D0F790F" w:rsidR="00B226EC" w:rsidRPr="00BC4224" w:rsidRDefault="00B226EC">
      <w:r w:rsidRPr="00BC4224">
        <w:br w:type="page"/>
      </w:r>
    </w:p>
    <w:p w14:paraId="183A1640" w14:textId="6A69224B" w:rsidR="00954ABC" w:rsidRPr="00BC4224" w:rsidRDefault="00A00123" w:rsidP="00240E4F">
      <w:pPr>
        <w:pStyle w:val="Heading1"/>
      </w:pPr>
      <w:bookmarkStart w:id="56" w:name="_Toc481495913"/>
      <w:bookmarkStart w:id="57" w:name="_Toc955320"/>
      <w:r w:rsidRPr="00BC4224">
        <w:lastRenderedPageBreak/>
        <w:t>Section</w:t>
      </w:r>
      <w:r w:rsidR="0086372D" w:rsidRPr="00BC4224">
        <w:t xml:space="preserve"> 5</w:t>
      </w:r>
      <w:r w:rsidR="00954ABC" w:rsidRPr="00BC4224">
        <w:t>:</w:t>
      </w:r>
      <w:r w:rsidR="00E22FBF">
        <w:t xml:space="preserve"> </w:t>
      </w:r>
      <w:r w:rsidR="00954ABC" w:rsidRPr="00BC4224">
        <w:t>Estimating Economic Values</w:t>
      </w:r>
      <w:bookmarkEnd w:id="56"/>
      <w:bookmarkEnd w:id="57"/>
      <w:r w:rsidR="00954ABC" w:rsidRPr="00BC4224">
        <w:t xml:space="preserve"> </w:t>
      </w:r>
    </w:p>
    <w:p w14:paraId="183A1641" w14:textId="56C9E8A4" w:rsidR="008A06A9" w:rsidRPr="00BC4224" w:rsidRDefault="0086372D" w:rsidP="008453E1">
      <w:pPr>
        <w:pStyle w:val="Heading2"/>
      </w:pPr>
      <w:bookmarkStart w:id="58" w:name="_Toc481495914"/>
      <w:bookmarkStart w:id="59" w:name="_Toc955321"/>
      <w:r w:rsidRPr="00BC4224">
        <w:t>5.</w:t>
      </w:r>
      <w:r w:rsidR="006A7510" w:rsidRPr="00BC4224">
        <w:t xml:space="preserve">1. </w:t>
      </w:r>
      <w:r w:rsidR="00676AC3" w:rsidRPr="00BC4224">
        <w:tab/>
      </w:r>
      <w:r w:rsidR="00996278" w:rsidRPr="00BC4224">
        <w:t>Estimate</w:t>
      </w:r>
      <w:r w:rsidR="008A06A9" w:rsidRPr="00BC4224">
        <w:t xml:space="preserve"> Economic Values</w:t>
      </w:r>
      <w:bookmarkEnd w:id="58"/>
      <w:bookmarkEnd w:id="59"/>
    </w:p>
    <w:p w14:paraId="183A1642" w14:textId="5E5577AD" w:rsidR="003D4095" w:rsidRPr="00BC4224" w:rsidRDefault="00045A7D" w:rsidP="00676AC3">
      <w:pPr>
        <w:pStyle w:val="Body"/>
      </w:pPr>
      <w:r>
        <w:t>The</w:t>
      </w:r>
      <w:r w:rsidR="008A06A9" w:rsidRPr="00BC4224">
        <w:t xml:space="preserve"> APV Configuration (.</w:t>
      </w:r>
      <w:proofErr w:type="spellStart"/>
      <w:r w:rsidR="008A06A9" w:rsidRPr="00BC4224">
        <w:t>apvx</w:t>
      </w:r>
      <w:proofErr w:type="spellEnd"/>
      <w:r w:rsidR="008A06A9" w:rsidRPr="00BC4224">
        <w:t>) is a reusable file that records your aggregation,</w:t>
      </w:r>
      <w:r w:rsidR="003D4095" w:rsidRPr="00BC4224">
        <w:t xml:space="preserve"> </w:t>
      </w:r>
      <w:r w:rsidR="008A06A9" w:rsidRPr="00BC4224">
        <w:t>pooling and valuation choices. In this section, you will learn h</w:t>
      </w:r>
      <w:r w:rsidR="003D4095" w:rsidRPr="00BC4224">
        <w:t xml:space="preserve">ow to select and apply economic </w:t>
      </w:r>
      <w:r w:rsidR="008A06A9" w:rsidRPr="00BC4224">
        <w:t xml:space="preserve">valuation functions, which assign a </w:t>
      </w:r>
      <w:r w:rsidR="003D4095" w:rsidRPr="00BC4224">
        <w:t>monetary</w:t>
      </w:r>
      <w:r w:rsidR="008A06A9" w:rsidRPr="00BC4224">
        <w:t xml:space="preserve"> value to the pooled an</w:t>
      </w:r>
      <w:r w:rsidR="003D4095" w:rsidRPr="00BC4224">
        <w:t xml:space="preserve">d aggregated health impacts you </w:t>
      </w:r>
      <w:r w:rsidR="008A06A9" w:rsidRPr="00BC4224">
        <w:t>estimated in the step above.</w:t>
      </w:r>
    </w:p>
    <w:p w14:paraId="183A1643" w14:textId="77777777" w:rsidR="00A82BEC" w:rsidRPr="00BC4224" w:rsidRDefault="003D4095" w:rsidP="00760568">
      <w:pPr>
        <w:pStyle w:val="bullet"/>
      </w:pPr>
      <w:r w:rsidRPr="00BC4224">
        <w:t xml:space="preserve">Double-click </w:t>
      </w:r>
      <w:r w:rsidRPr="00BC4224">
        <w:rPr>
          <w:i/>
        </w:rPr>
        <w:t>Pooling Method</w:t>
      </w:r>
      <w:r w:rsidR="000035F6" w:rsidRPr="00BC4224">
        <w:rPr>
          <w:i/>
        </w:rPr>
        <w:t xml:space="preserve">. </w:t>
      </w:r>
      <w:r w:rsidR="000035F6" w:rsidRPr="00BC4224">
        <w:t xml:space="preserve">This will bring up the </w:t>
      </w:r>
      <w:r w:rsidR="000035F6" w:rsidRPr="00BC4224">
        <w:rPr>
          <w:b/>
        </w:rPr>
        <w:t>Select and Pool Incidence Estimates</w:t>
      </w:r>
      <w:r w:rsidR="000035F6" w:rsidRPr="00BC4224">
        <w:t xml:space="preserve"> window. </w:t>
      </w:r>
    </w:p>
    <w:p w14:paraId="183A1644" w14:textId="0FDD1F49" w:rsidR="00A82BEC" w:rsidRPr="00BC4224" w:rsidRDefault="000035F6" w:rsidP="00760568">
      <w:pPr>
        <w:pStyle w:val="bullet"/>
      </w:pPr>
      <w:r w:rsidRPr="00BC4224">
        <w:t xml:space="preserve">Select the functions for which you would like to calculate a valuation. If you would like to pool multiple functions, add multiple functions to the lower window. </w:t>
      </w:r>
      <w:r w:rsidR="00E2500C" w:rsidRPr="00BC4224">
        <w:t xml:space="preserve">In this case, </w:t>
      </w:r>
      <w:r w:rsidR="009D124D">
        <w:t>you</w:t>
      </w:r>
      <w:r w:rsidR="00E2500C" w:rsidRPr="00BC4224">
        <w:t xml:space="preserve"> will simply calculate valuation for the All-Cause Mortality function.</w:t>
      </w:r>
      <w:r w:rsidR="00E2500C" w:rsidRPr="00BC4224">
        <w:rPr>
          <w:i/>
        </w:rPr>
        <w:t xml:space="preserve"> </w:t>
      </w:r>
      <w:r w:rsidR="00E2500C" w:rsidRPr="00BC4224">
        <w:t xml:space="preserve">If you have just completed </w:t>
      </w:r>
      <w:r w:rsidR="00AF450A" w:rsidRPr="00BC4224">
        <w:t>Section 4.4</w:t>
      </w:r>
      <w:r w:rsidR="00E2500C" w:rsidRPr="00BC4224">
        <w:t xml:space="preserve">, you will need to remove the Sanhueza health functions and select the Krewski All-Cause Mortality function. To do this, press the </w:t>
      </w:r>
      <w:r w:rsidR="00E2500C" w:rsidRPr="00BC4224">
        <w:rPr>
          <w:i/>
        </w:rPr>
        <w:t xml:space="preserve">Remove All Studies </w:t>
      </w:r>
      <w:r w:rsidR="00E2500C" w:rsidRPr="00BC4224">
        <w:t xml:space="preserve">button. Select the Krewski function and click the </w:t>
      </w:r>
      <w:r w:rsidR="00E2500C" w:rsidRPr="00BC4224">
        <w:rPr>
          <w:i/>
        </w:rPr>
        <w:t>Add Study</w:t>
      </w:r>
      <w:r w:rsidR="00E2500C" w:rsidRPr="00BC4224">
        <w:t xml:space="preserve"> button.</w:t>
      </w:r>
    </w:p>
    <w:p w14:paraId="183A1645" w14:textId="099F8422" w:rsidR="00E2500C" w:rsidRDefault="00E2500C" w:rsidP="00760568">
      <w:pPr>
        <w:pStyle w:val="bullet"/>
      </w:pPr>
      <w:r w:rsidRPr="00BC4224">
        <w:t xml:space="preserve">Click </w:t>
      </w:r>
      <w:r w:rsidRPr="00BC4224">
        <w:rPr>
          <w:i/>
        </w:rPr>
        <w:t>Next.</w:t>
      </w:r>
      <w:r w:rsidR="00E22FBF">
        <w:rPr>
          <w:i/>
        </w:rPr>
        <w:t xml:space="preserve"> </w:t>
      </w:r>
      <w:r w:rsidRPr="00BC4224">
        <w:t>A window may appear asking if you would like to load the previous valuation settings.</w:t>
      </w:r>
      <w:r w:rsidR="00E22FBF">
        <w:t xml:space="preserve"> </w:t>
      </w:r>
      <w:r w:rsidRPr="00BC4224">
        <w:t xml:space="preserve">Select </w:t>
      </w:r>
      <w:r w:rsidRPr="00BC4224">
        <w:rPr>
          <w:i/>
        </w:rPr>
        <w:t>Reset valuation settings</w:t>
      </w:r>
      <w:r w:rsidRPr="00BC4224">
        <w:t xml:space="preserve"> to continue. The valuation functions you created earlier (</w:t>
      </w:r>
      <w:r w:rsidRPr="00BC4224">
        <w:rPr>
          <w:i/>
        </w:rPr>
        <w:t>Santiago Valuation</w:t>
      </w:r>
      <w:r w:rsidRPr="00BC4224">
        <w:t>) should appear in the window on the left. Select the function that utilizes the EPA Mean VSL values and drag it to the right hand window, releasing it when a purple line appears just below the endpoint in the right hand window</w:t>
      </w:r>
      <w:r w:rsidR="005D76D6">
        <w:t xml:space="preserve"> (indicated in red</w:t>
      </w:r>
      <w:r w:rsidR="00662E6D">
        <w:t xml:space="preserve"> in the image</w:t>
      </w:r>
      <w:r w:rsidR="005D76D6">
        <w:t xml:space="preserve"> below)</w:t>
      </w:r>
      <w:r w:rsidRPr="00BC4224">
        <w:t>.</w:t>
      </w:r>
    </w:p>
    <w:p w14:paraId="5066270D" w14:textId="670C927C" w:rsidR="005D76D6" w:rsidRPr="00BC4224" w:rsidRDefault="005D76D6" w:rsidP="004956BD">
      <w:pPr>
        <w:pStyle w:val="bullet"/>
        <w:numPr>
          <w:ilvl w:val="0"/>
          <w:numId w:val="0"/>
        </w:numPr>
        <w:ind w:left="720"/>
        <w:jc w:val="center"/>
      </w:pPr>
      <w:r>
        <mc:AlternateContent>
          <mc:Choice Requires="wps">
            <w:drawing>
              <wp:anchor distT="0" distB="0" distL="114300" distR="114300" simplePos="0" relativeHeight="251763712" behindDoc="0" locked="0" layoutInCell="1" allowOverlap="1" wp14:anchorId="7235BD55" wp14:editId="40D83424">
                <wp:simplePos x="0" y="0"/>
                <wp:positionH relativeFrom="column">
                  <wp:posOffset>3075940</wp:posOffset>
                </wp:positionH>
                <wp:positionV relativeFrom="paragraph">
                  <wp:posOffset>589280</wp:posOffset>
                </wp:positionV>
                <wp:extent cx="1013460" cy="216535"/>
                <wp:effectExtent l="0" t="0" r="15240" b="12065"/>
                <wp:wrapNone/>
                <wp:docPr id="448" name="Oval 448"/>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48" o:spid="_x0000_s1026" style="position:absolute;margin-left:242.2pt;margin-top:46.4pt;width:79.8pt;height:17.0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dVs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" filled="f" strokecolor="red" strokeweight="2pt"/>
            </w:pict>
          </mc:Fallback>
        </mc:AlternateContent>
      </w:r>
      <w:r>
        <w:drawing>
          <wp:inline distT="0" distB="0" distL="0" distR="0" wp14:anchorId="32620F8F" wp14:editId="685C87F2">
            <wp:extent cx="4276725" cy="3210131"/>
            <wp:effectExtent l="0" t="0" r="0" b="9525"/>
            <wp:docPr id="463" name="Picture 463" descr="G:\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Updated Screenshots\valuation purple line.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280672" cy="3213094"/>
                    </a:xfrm>
                    <a:prstGeom prst="rect">
                      <a:avLst/>
                    </a:prstGeom>
                    <a:noFill/>
                    <a:ln>
                      <a:noFill/>
                    </a:ln>
                  </pic:spPr>
                </pic:pic>
              </a:graphicData>
            </a:graphic>
          </wp:inline>
        </w:drawing>
      </w:r>
    </w:p>
    <w:p w14:paraId="183A1646" w14:textId="77777777" w:rsidR="003D4095" w:rsidRPr="00BC4224" w:rsidRDefault="009D184F" w:rsidP="00760568">
      <w:pPr>
        <w:pStyle w:val="bullet"/>
      </w:pPr>
      <w:r w:rsidRPr="00BC4224">
        <w:lastRenderedPageBreak/>
        <w:t xml:space="preserve">Click the </w:t>
      </w:r>
      <w:r w:rsidRPr="00BC4224">
        <w:rPr>
          <w:i/>
        </w:rPr>
        <w:t>Run As (*apvrx)</w:t>
      </w:r>
      <w:r w:rsidRPr="00BC4224">
        <w:t xml:space="preserve"> button, click </w:t>
      </w:r>
      <w:r w:rsidRPr="00BC4224">
        <w:rPr>
          <w:i/>
        </w:rPr>
        <w:t xml:space="preserve">Yes </w:t>
      </w:r>
      <w:r w:rsidRPr="00BC4224">
        <w:t xml:space="preserve">and save the file as </w:t>
      </w:r>
      <w:r w:rsidR="00AF450A" w:rsidRPr="00BC4224">
        <w:t>“</w:t>
      </w:r>
      <w:r w:rsidR="002864D2" w:rsidRPr="00BC4224">
        <w:t>Santiago</w:t>
      </w:r>
      <w:r w:rsidR="00641BDE" w:rsidRPr="00BC4224">
        <w:t>_PM_50_percent_Rollback</w:t>
      </w:r>
      <w:r w:rsidR="00E2500C" w:rsidRPr="00BC4224">
        <w:t>_Valuation</w:t>
      </w:r>
      <w:r w:rsidR="00BB6DE2" w:rsidRPr="00BC4224">
        <w:t>”</w:t>
      </w:r>
      <w:r w:rsidRPr="00BC4224">
        <w:t>.</w:t>
      </w:r>
    </w:p>
    <w:p w14:paraId="183A1647" w14:textId="437DC79A" w:rsidR="00E810C1" w:rsidRDefault="009D184F" w:rsidP="00760568">
      <w:pPr>
        <w:pStyle w:val="bullet"/>
      </w:pPr>
      <w:r w:rsidRPr="00BC4224">
        <w:t>After your file has been saved, you will be returned to the main BenMAP</w:t>
      </w:r>
      <w:r w:rsidR="005D76D6">
        <w:t>-CE</w:t>
      </w:r>
      <w:r w:rsidRPr="00BC4224">
        <w:t xml:space="preserve"> screen.</w:t>
      </w:r>
      <w:r w:rsidR="00C15342">
        <w:t xml:space="preserve"> You can review the pooled incidence and pooled valuation results by clicking on the labeled tabs at the top of the screen.</w:t>
      </w:r>
    </w:p>
    <w:p w14:paraId="72758422" w14:textId="77777777" w:rsidR="00C15342" w:rsidRDefault="00C15342" w:rsidP="00C15342">
      <w:pPr>
        <w:pStyle w:val="bullet"/>
      </w:pPr>
      <w:r w:rsidRPr="00996EB2">
        <w:t xml:space="preserve">To view the pooled </w:t>
      </w:r>
      <w:r>
        <w:t xml:space="preserve">valuation </w:t>
      </w:r>
      <w:r w:rsidRPr="00996EB2">
        <w:t xml:space="preserve">results, click the </w:t>
      </w:r>
      <w:r w:rsidRPr="00996EB2">
        <w:rPr>
          <w:i/>
        </w:rPr>
        <w:t>Data</w:t>
      </w:r>
      <w:r w:rsidRPr="00996EB2">
        <w:t xml:space="preserve"> tab in the lower results window (circled in blue below). Then click the </w:t>
      </w:r>
      <w:r w:rsidRPr="00996EB2">
        <w:rPr>
          <w:i/>
        </w:rPr>
        <w:t xml:space="preserve">Pooled </w:t>
      </w:r>
      <w:r>
        <w:rPr>
          <w:i/>
        </w:rPr>
        <w:t xml:space="preserve">Valuation </w:t>
      </w:r>
      <w:r w:rsidRPr="00996EB2">
        <w:rPr>
          <w:i/>
        </w:rPr>
        <w:t>Results</w:t>
      </w:r>
      <w:r w:rsidRPr="00996EB2">
        <w:t xml:space="preserve"> tab in the upper part of the window (circled in red below). Double click </w:t>
      </w:r>
      <w:r w:rsidRPr="00B226EC">
        <w:t>the</w:t>
      </w:r>
      <w:r w:rsidRPr="00996EB2">
        <w:t xml:space="preserve"> row that contains the information about the analysis (indicated with a red arrow), and the results will be displayed in the lower window. You can also click the </w:t>
      </w:r>
      <w:r w:rsidRPr="00996EB2">
        <w:rPr>
          <w:i/>
        </w:rPr>
        <w:t xml:space="preserve">Show Results </w:t>
      </w:r>
      <w:r w:rsidRPr="00996EB2">
        <w:t xml:space="preserve">button. The </w:t>
      </w:r>
      <w:r w:rsidRPr="00996EB2">
        <w:rPr>
          <w:i/>
        </w:rPr>
        <w:t>Point Estimate</w:t>
      </w:r>
      <w:r w:rsidRPr="00996EB2">
        <w:t xml:space="preserve"> column in the lower window contains the</w:t>
      </w:r>
      <w:r>
        <w:t xml:space="preserve"> valuation</w:t>
      </w:r>
      <w:r w:rsidRPr="00996EB2">
        <w:t xml:space="preserve"> results.</w:t>
      </w:r>
    </w:p>
    <w:p w14:paraId="28305A54" w14:textId="2D151311" w:rsidR="00C15342" w:rsidRDefault="007B541F" w:rsidP="004956BD">
      <w:pPr>
        <w:pStyle w:val="bullet"/>
        <w:numPr>
          <w:ilvl w:val="0"/>
          <w:numId w:val="0"/>
        </w:numPr>
        <w:ind w:left="720"/>
      </w:pPr>
      <w:r>
        <mc:AlternateContent>
          <mc:Choice Requires="wps">
            <w:drawing>
              <wp:anchor distT="0" distB="0" distL="114300" distR="114300" simplePos="0" relativeHeight="251759616" behindDoc="0" locked="0" layoutInCell="1" allowOverlap="1" wp14:anchorId="39F70DD1" wp14:editId="35155549">
                <wp:simplePos x="0" y="0"/>
                <wp:positionH relativeFrom="column">
                  <wp:posOffset>3221990</wp:posOffset>
                </wp:positionH>
                <wp:positionV relativeFrom="paragraph">
                  <wp:posOffset>217805</wp:posOffset>
                </wp:positionV>
                <wp:extent cx="1013460" cy="216535"/>
                <wp:effectExtent l="0" t="0" r="15240" b="12065"/>
                <wp:wrapNone/>
                <wp:docPr id="688" name="Oval 688"/>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8" o:spid="_x0000_s1026" style="position:absolute;margin-left:253.7pt;margin-top:17.15pt;width:79.8pt;height:17.05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" filled="f" strokecolor="red" strokeweight="2pt"/>
            </w:pict>
          </mc:Fallback>
        </mc:AlternateContent>
      </w:r>
      <w:r>
        <mc:AlternateContent>
          <mc:Choice Requires="wps">
            <w:drawing>
              <wp:anchor distT="0" distB="0" distL="114300" distR="114300" simplePos="0" relativeHeight="251760640" behindDoc="0" locked="0" layoutInCell="1" allowOverlap="1" wp14:anchorId="3D6D9037" wp14:editId="0517DB01">
                <wp:simplePos x="0" y="0"/>
                <wp:positionH relativeFrom="column">
                  <wp:posOffset>2119630</wp:posOffset>
                </wp:positionH>
                <wp:positionV relativeFrom="paragraph">
                  <wp:posOffset>1129665</wp:posOffset>
                </wp:positionV>
                <wp:extent cx="396875" cy="161290"/>
                <wp:effectExtent l="0" t="0" r="22225" b="10160"/>
                <wp:wrapNone/>
                <wp:docPr id="686" name="Oval 686"/>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6" o:spid="_x0000_s1026" style="position:absolute;margin-left:166.9pt;margin-top:88.95pt;width:31.25pt;height:12.7pt;z-index:251760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" filled="f" strokecolor="#0070c0" strokeweight="2pt"/>
            </w:pict>
          </mc:Fallback>
        </mc:AlternateContent>
      </w:r>
      <w:r>
        <mc:AlternateContent>
          <mc:Choice Requires="wps">
            <w:drawing>
              <wp:anchor distT="0" distB="0" distL="114300" distR="114300" simplePos="0" relativeHeight="251761664" behindDoc="0" locked="0" layoutInCell="1" allowOverlap="1" wp14:anchorId="206DA249" wp14:editId="1433E996">
                <wp:simplePos x="0" y="0"/>
                <wp:positionH relativeFrom="column">
                  <wp:posOffset>1517650</wp:posOffset>
                </wp:positionH>
                <wp:positionV relativeFrom="paragraph">
                  <wp:posOffset>494665</wp:posOffset>
                </wp:positionV>
                <wp:extent cx="268605" cy="92075"/>
                <wp:effectExtent l="0" t="19050" r="36195" b="41275"/>
                <wp:wrapNone/>
                <wp:docPr id="687" name="Right Arrow 687"/>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87" o:spid="_x0000_s1026" type="#_x0000_t13" style="position:absolute;margin-left:119.5pt;margin-top:38.95pt;width:21.15pt;height:7.25pt;z-index:251761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" adj="17898" filled="f" strokecolor="red" strokeweight="1.5pt"/>
            </w:pict>
          </mc:Fallback>
        </mc:AlternateContent>
      </w:r>
      <w:r w:rsidR="00C15342">
        <w:drawing>
          <wp:inline distT="0" distB="0" distL="0" distR="0" wp14:anchorId="23AB5F0F" wp14:editId="62388237">
            <wp:extent cx="4745223" cy="3489549"/>
            <wp:effectExtent l="0" t="0" r="0" b="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extLst>
                        <a:ext uri="{28A0092B-C50C-407E-A947-70E740481C1C}">
                          <a14:useLocalDpi xmlns:a14="http://schemas.microsoft.com/office/drawing/2010/main" val="0"/>
                        </a:ext>
                      </a:extLst>
                    </a:blip>
                    <a:stretch>
                      <a:fillRect/>
                    </a:stretch>
                  </pic:blipFill>
                  <pic:spPr>
                    <a:xfrm>
                      <a:off x="0" y="0"/>
                      <a:ext cx="4745223" cy="3489549"/>
                    </a:xfrm>
                    <a:prstGeom prst="rect">
                      <a:avLst/>
                    </a:prstGeom>
                  </pic:spPr>
                </pic:pic>
              </a:graphicData>
            </a:graphic>
          </wp:inline>
        </w:drawing>
      </w:r>
    </w:p>
    <w:p w14:paraId="215B0F7A" w14:textId="47C4EC4E" w:rsidR="00C15342" w:rsidRPr="00996EB2" w:rsidRDefault="00C15342" w:rsidP="00C15342">
      <w:pPr>
        <w:pStyle w:val="bullet"/>
      </w:pPr>
      <w:r>
        <w:t xml:space="preserve">Click the </w:t>
      </w:r>
      <w:r>
        <w:rPr>
          <w:i/>
        </w:rPr>
        <w:t>Export</w:t>
      </w:r>
      <w:r>
        <w:t xml:space="preserve"> button at the bottom left of the screen to export a .csv file of the pooled valuation results. Save this as “</w:t>
      </w:r>
      <w:r w:rsidRPr="00BC4224">
        <w:t>Santiago_PM_50_percent_Rollback</w:t>
      </w:r>
      <w:r>
        <w:t>_Valuation”</w:t>
      </w:r>
      <w:r w:rsidR="00E255DC">
        <w:t>.</w:t>
      </w:r>
    </w:p>
    <w:p w14:paraId="34B851DA" w14:textId="0E7F9548" w:rsidR="003B7311" w:rsidRPr="00BC4224" w:rsidRDefault="00A8391D" w:rsidP="00676AC3">
      <w:pPr>
        <w:pStyle w:val="Body"/>
        <w:rPr>
          <w:b/>
          <w:u w:val="single"/>
        </w:rPr>
      </w:pPr>
      <w:r w:rsidRPr="00BC4224">
        <w:rPr>
          <w:b/>
          <w:u w:val="single"/>
        </w:rPr>
        <w:t>Question for Students</w:t>
      </w:r>
    </w:p>
    <w:p w14:paraId="183A1649" w14:textId="318E34A9" w:rsidR="00E261A3" w:rsidRPr="00BC4224" w:rsidRDefault="00E261A3" w:rsidP="00676AC3">
      <w:pPr>
        <w:pStyle w:val="Body"/>
        <w:rPr>
          <w:b/>
          <w:bCs/>
        </w:rPr>
      </w:pPr>
      <w:r w:rsidRPr="00BC4224">
        <w:rPr>
          <w:b/>
          <w:bCs/>
        </w:rPr>
        <w:t xml:space="preserve">What is the economic value for the benefits of the cap and trade program the Chilean government is considering? Should the government implement the program (remember </w:t>
      </w:r>
      <w:r w:rsidR="00FF1B0E" w:rsidRPr="00BC4224">
        <w:rPr>
          <w:b/>
          <w:bCs/>
        </w:rPr>
        <w:t>t</w:t>
      </w:r>
      <w:r w:rsidRPr="00BC4224">
        <w:rPr>
          <w:b/>
          <w:bCs/>
        </w:rPr>
        <w:t xml:space="preserve">he cost of the program is going to be </w:t>
      </w:r>
      <w:r w:rsidR="00D367D6" w:rsidRPr="00BC4224">
        <w:rPr>
          <w:b/>
          <w:bCs/>
        </w:rPr>
        <w:t xml:space="preserve">10,000,000,000 Chilean </w:t>
      </w:r>
      <w:r w:rsidR="00BB08AA" w:rsidRPr="00BC4224">
        <w:rPr>
          <w:b/>
          <w:bCs/>
        </w:rPr>
        <w:t>Pesos</w:t>
      </w:r>
      <w:r w:rsidRPr="00BC4224">
        <w:rPr>
          <w:b/>
          <w:bCs/>
        </w:rPr>
        <w:t>)?</w:t>
      </w:r>
    </w:p>
    <w:p w14:paraId="183A164B" w14:textId="756F4CCD" w:rsidR="00E810C1" w:rsidRPr="00BC4224" w:rsidRDefault="0086372D" w:rsidP="009A10A0">
      <w:pPr>
        <w:pStyle w:val="Heading2"/>
        <w:keepNext/>
      </w:pPr>
      <w:bookmarkStart w:id="60" w:name="_Toc481495915"/>
      <w:bookmarkStart w:id="61" w:name="_Toc955322"/>
      <w:r w:rsidRPr="00BC4224">
        <w:t>5.2</w:t>
      </w:r>
      <w:r w:rsidR="006A7510" w:rsidRPr="00BC4224">
        <w:t xml:space="preserve">. </w:t>
      </w:r>
      <w:r w:rsidR="00676AC3" w:rsidRPr="00BC4224">
        <w:tab/>
      </w:r>
      <w:r w:rsidR="00E810C1" w:rsidRPr="00BC4224">
        <w:t>Generate Reports</w:t>
      </w:r>
      <w:bookmarkEnd w:id="60"/>
      <w:bookmarkEnd w:id="61"/>
    </w:p>
    <w:p w14:paraId="183A164C" w14:textId="49E259C5" w:rsidR="009D184F" w:rsidRPr="00BC4224" w:rsidRDefault="0086372D" w:rsidP="000E6F28">
      <w:pPr>
        <w:pStyle w:val="Heading3"/>
      </w:pPr>
      <w:bookmarkStart w:id="62" w:name="_Toc481495916"/>
      <w:bookmarkStart w:id="63" w:name="_Toc955323"/>
      <w:r w:rsidRPr="00BC4224">
        <w:lastRenderedPageBreak/>
        <w:t>5.2</w:t>
      </w:r>
      <w:r w:rsidR="006A7510" w:rsidRPr="00BC4224">
        <w:t xml:space="preserve">.1 </w:t>
      </w:r>
      <w:r w:rsidR="00676AC3" w:rsidRPr="00BC4224">
        <w:tab/>
      </w:r>
      <w:r w:rsidR="009D184F" w:rsidRPr="00BC4224">
        <w:t>Generate Tabular Result Reports</w:t>
      </w:r>
      <w:bookmarkEnd w:id="62"/>
      <w:bookmarkEnd w:id="63"/>
    </w:p>
    <w:p w14:paraId="183A164D" w14:textId="77777777" w:rsidR="009D184F" w:rsidRPr="00BC4224" w:rsidRDefault="009D184F" w:rsidP="00676AC3">
      <w:pPr>
        <w:pStyle w:val="Body"/>
      </w:pPr>
      <w:r w:rsidRPr="00BC4224">
        <w:t>This step will allow you to generate tabular reports from the aggregation, pooling and valuation data, reflecting how you chose to aggregate, pool and value your results.</w:t>
      </w:r>
    </w:p>
    <w:p w14:paraId="183A164E" w14:textId="77777777" w:rsidR="009D184F" w:rsidRPr="00BC4224" w:rsidRDefault="009D184F" w:rsidP="00760568">
      <w:pPr>
        <w:pStyle w:val="bullet"/>
      </w:pPr>
      <w:r w:rsidRPr="00BC4224">
        <w:t xml:space="preserve">Click the </w:t>
      </w:r>
      <w:r w:rsidRPr="00BC4224">
        <w:rPr>
          <w:i/>
        </w:rPr>
        <w:t>Pooled Incidence Results</w:t>
      </w:r>
      <w:r w:rsidRPr="00BC4224">
        <w:t xml:space="preserve"> tab in the upper portion of the screen.</w:t>
      </w:r>
    </w:p>
    <w:p w14:paraId="183A164F" w14:textId="77777777" w:rsidR="009D184F" w:rsidRPr="00BC4224" w:rsidRDefault="009D184F" w:rsidP="00760568">
      <w:pPr>
        <w:pStyle w:val="bullet"/>
        <w:rPr>
          <w:b/>
        </w:rPr>
      </w:pPr>
      <w:r w:rsidRPr="00BC4224">
        <w:t xml:space="preserve">Select </w:t>
      </w:r>
      <w:r w:rsidRPr="00BC4224">
        <w:rPr>
          <w:i/>
        </w:rPr>
        <w:t>Show results</w:t>
      </w:r>
      <w:r w:rsidRPr="00BC4224">
        <w:t xml:space="preserve"> and the mortality results should appear in the window at the bottom of the screen</w:t>
      </w:r>
      <w:r w:rsidR="000035F6" w:rsidRPr="00BC4224">
        <w:t>.</w:t>
      </w:r>
    </w:p>
    <w:p w14:paraId="183A1650" w14:textId="1B2A1789" w:rsidR="009D184F" w:rsidRPr="00BC4224" w:rsidRDefault="00E80AB4" w:rsidP="00760568">
      <w:pPr>
        <w:pStyle w:val="bullet"/>
      </w:pPr>
      <w:r w:rsidRPr="00BC4224">
        <w:drawing>
          <wp:anchor distT="0" distB="0" distL="114300" distR="114300" simplePos="0" relativeHeight="251722752" behindDoc="0" locked="0" layoutInCell="1" allowOverlap="1" wp14:anchorId="1B842AA1" wp14:editId="38D5B26B">
            <wp:simplePos x="0" y="0"/>
            <wp:positionH relativeFrom="column">
              <wp:posOffset>3125470</wp:posOffset>
            </wp:positionH>
            <wp:positionV relativeFrom="paragraph">
              <wp:posOffset>538480</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009D184F" w:rsidRPr="00BC4224">
        <w:t xml:space="preserve">The lower right portion of the window should now display the results of your analysis. In order to export these results as a CSV file, select the </w:t>
      </w:r>
      <w:r w:rsidR="000035F6" w:rsidRPr="00BC4224">
        <w:rPr>
          <w:i/>
        </w:rPr>
        <w:t>Export</w:t>
      </w:r>
      <w:r w:rsidR="009D184F" w:rsidRPr="00BC4224">
        <w:rPr>
          <w:i/>
        </w:rPr>
        <w:t xml:space="preserve"> </w:t>
      </w:r>
      <w:r w:rsidR="009D184F" w:rsidRPr="00BC4224">
        <w:t>button and save the results.</w:t>
      </w:r>
    </w:p>
    <w:p w14:paraId="183A1651" w14:textId="711A5B36" w:rsidR="00EA3E79" w:rsidRPr="00BC4224" w:rsidRDefault="0086372D" w:rsidP="000E6F28">
      <w:pPr>
        <w:pStyle w:val="Heading3"/>
      </w:pPr>
      <w:bookmarkStart w:id="64" w:name="_Toc481495917"/>
      <w:bookmarkStart w:id="65" w:name="_Toc955324"/>
      <w:r w:rsidRPr="00BC4224">
        <w:t>5.2</w:t>
      </w:r>
      <w:r w:rsidR="006A7510" w:rsidRPr="00BC4224">
        <w:t xml:space="preserve">.2 </w:t>
      </w:r>
      <w:r w:rsidR="00676AC3" w:rsidRPr="00BC4224">
        <w:tab/>
      </w:r>
      <w:r w:rsidR="00EA3E79" w:rsidRPr="00BC4224">
        <w:t>Generate Audit Trail Reports</w:t>
      </w:r>
      <w:bookmarkEnd w:id="64"/>
      <w:bookmarkEnd w:id="65"/>
    </w:p>
    <w:p w14:paraId="183A1653" w14:textId="0D2C8B1E" w:rsidR="008E37F3" w:rsidRPr="00BC4224" w:rsidRDefault="00EA3E79" w:rsidP="00676AC3">
      <w:pPr>
        <w:pStyle w:val="Body"/>
      </w:pPr>
      <w:r w:rsidRPr="00BC4224">
        <w:t xml:space="preserve">Audit Trail Reports </w:t>
      </w:r>
      <w:r w:rsidR="00AF450A" w:rsidRPr="00BC4224">
        <w:t xml:space="preserve">summarize the steps that you have taken within the </w:t>
      </w:r>
      <w:proofErr w:type="spellStart"/>
      <w:r w:rsidR="00AF450A" w:rsidRPr="00BC4224">
        <w:t>BenMAP</w:t>
      </w:r>
      <w:proofErr w:type="spellEnd"/>
      <w:r w:rsidR="00AF450A" w:rsidRPr="00BC4224">
        <w:t xml:space="preserve">-CE benefits analysis and </w:t>
      </w:r>
      <w:r w:rsidRPr="00BC4224">
        <w:t xml:space="preserve">facilitate transparency and reproducibility by reporting a summary of your assumptions underlying each of five types of files generated by </w:t>
      </w:r>
      <w:proofErr w:type="spellStart"/>
      <w:r w:rsidRPr="00BC4224">
        <w:t>BenMAP</w:t>
      </w:r>
      <w:proofErr w:type="spellEnd"/>
      <w:r w:rsidRPr="00BC4224">
        <w:t>-CE: Air Quality Grids (with the “.</w:t>
      </w:r>
      <w:proofErr w:type="spellStart"/>
      <w:r w:rsidRPr="00BC4224">
        <w:t>aqgx</w:t>
      </w:r>
      <w:proofErr w:type="spellEnd"/>
      <w:r w:rsidRPr="00BC4224">
        <w:t>” extension), Incidence Configurations (with the “.</w:t>
      </w:r>
      <w:proofErr w:type="spellStart"/>
      <w:r w:rsidRPr="00BC4224">
        <w:t>cfgx</w:t>
      </w:r>
      <w:proofErr w:type="spellEnd"/>
      <w:r w:rsidRPr="00BC4224">
        <w:t>” extension), Configuration Results (with the “.</w:t>
      </w:r>
      <w:proofErr w:type="spellStart"/>
      <w:r w:rsidRPr="00BC4224">
        <w:t>cfgrx</w:t>
      </w:r>
      <w:proofErr w:type="spellEnd"/>
      <w:r w:rsidRPr="00BC4224">
        <w:t>” extension), Aggregation, Pooling, and Valuation Configurations (with the “.</w:t>
      </w:r>
      <w:proofErr w:type="spellStart"/>
      <w:r w:rsidRPr="00BC4224">
        <w:t>apvx</w:t>
      </w:r>
      <w:proofErr w:type="spellEnd"/>
      <w:r w:rsidRPr="00BC4224">
        <w:t>” extension), and Aggregation, Pooling, and Valuation Results (with the “.</w:t>
      </w:r>
      <w:proofErr w:type="spellStart"/>
      <w:r w:rsidRPr="00BC4224">
        <w:t>apvrx</w:t>
      </w:r>
      <w:proofErr w:type="spellEnd"/>
      <w:r w:rsidRPr="00BC4224">
        <w:t xml:space="preserve">” extension). We encourage you strongly to generate an audit trail for each </w:t>
      </w:r>
      <w:proofErr w:type="spellStart"/>
      <w:r w:rsidRPr="00BC4224">
        <w:t>BenMAP</w:t>
      </w:r>
      <w:proofErr w:type="spellEnd"/>
      <w:r w:rsidRPr="00BC4224">
        <w:t>-CE analysis you perform, and to save the resulting file with the rest of the program outputs.</w:t>
      </w:r>
    </w:p>
    <w:p w14:paraId="183A1655" w14:textId="77777777" w:rsidR="00EA3E79" w:rsidRPr="00BC4224" w:rsidRDefault="00EA3E79" w:rsidP="00760568">
      <w:pPr>
        <w:pStyle w:val="bullet"/>
      </w:pPr>
      <w:r w:rsidRPr="00BC4224">
        <w:t xml:space="preserve">Click the </w:t>
      </w:r>
      <w:r w:rsidRPr="00BC4224">
        <w:rPr>
          <w:i/>
        </w:rPr>
        <w:t xml:space="preserve">Audit Trail Report </w:t>
      </w:r>
      <w:r w:rsidRPr="00BC4224">
        <w:t xml:space="preserve">button in the upper portion of the window. Select </w:t>
      </w:r>
      <w:r w:rsidRPr="00BC4224">
        <w:rPr>
          <w:i/>
        </w:rPr>
        <w:t>Current Audit Trail Report.</w:t>
      </w:r>
      <w:r w:rsidRPr="00BC4224">
        <w:t xml:space="preserve"> Click </w:t>
      </w:r>
      <w:r w:rsidRPr="00BC4224">
        <w:rPr>
          <w:i/>
        </w:rPr>
        <w:t>OK</w:t>
      </w:r>
      <w:r w:rsidRPr="00BC4224">
        <w:t>.</w:t>
      </w:r>
    </w:p>
    <w:p w14:paraId="183A1656" w14:textId="77777777" w:rsidR="00EA3E79" w:rsidRPr="00BC4224" w:rsidRDefault="00EA3E79" w:rsidP="00760568">
      <w:pPr>
        <w:pStyle w:val="bullet"/>
      </w:pPr>
      <w:r w:rsidRPr="00BC4224">
        <w:t>Carefully review the report, ensuring that the air quality grids, population data, health incidence data, health impact functions and economic value estimates appear as you expected.</w:t>
      </w:r>
    </w:p>
    <w:p w14:paraId="183A1657" w14:textId="77777777" w:rsidR="00EA3E79" w:rsidRPr="00BC4224" w:rsidRDefault="00EA3E79" w:rsidP="00760568">
      <w:pPr>
        <w:pStyle w:val="bullet"/>
      </w:pPr>
      <w:r w:rsidRPr="00BC4224">
        <w:t>Examine the audit trail to determine: the version of BenMAP-CE you used; the population year; the start and end age for the mortality functions.</w:t>
      </w:r>
    </w:p>
    <w:p w14:paraId="183A1658" w14:textId="77777777" w:rsidR="00EA3E79" w:rsidRPr="00BC4224" w:rsidRDefault="00EA3E79" w:rsidP="00760568">
      <w:pPr>
        <w:pStyle w:val="bullet"/>
      </w:pPr>
      <w:r w:rsidRPr="00BC4224">
        <w:t xml:space="preserve">Click </w:t>
      </w:r>
      <w:r w:rsidR="000035F6" w:rsidRPr="00BC4224">
        <w:rPr>
          <w:i/>
        </w:rPr>
        <w:t xml:space="preserve">Export </w:t>
      </w:r>
      <w:r w:rsidR="008170B3" w:rsidRPr="00BC4224">
        <w:t xml:space="preserve">to save the audit </w:t>
      </w:r>
      <w:r w:rsidR="008170B3" w:rsidRPr="00BC4224">
        <w:rPr>
          <w:rStyle w:val="bulletChar"/>
        </w:rPr>
        <w:t>t</w:t>
      </w:r>
      <w:r w:rsidR="008170B3" w:rsidRPr="00BC4224">
        <w:t>rail report as “Santiago_PM_50_percent_Rollback_ATR”.</w:t>
      </w:r>
    </w:p>
    <w:p w14:paraId="47215BAB" w14:textId="77777777" w:rsidR="00C1623A" w:rsidRDefault="00C1623A" w:rsidP="005C2C00">
      <w:pPr>
        <w:pStyle w:val="Body"/>
        <w:rPr>
          <w:b/>
          <w:u w:val="single"/>
        </w:rPr>
      </w:pPr>
    </w:p>
    <w:p w14:paraId="2393AD5A" w14:textId="77777777" w:rsidR="00C1623A" w:rsidRDefault="00C1623A" w:rsidP="005C2C00">
      <w:pPr>
        <w:pStyle w:val="Body"/>
        <w:rPr>
          <w:b/>
          <w:u w:val="single"/>
        </w:rPr>
      </w:pPr>
    </w:p>
    <w:p w14:paraId="6103AFE9" w14:textId="2F00AC29" w:rsidR="003B7311" w:rsidRPr="00BC4224" w:rsidRDefault="00A8391D" w:rsidP="005C2C00">
      <w:pPr>
        <w:pStyle w:val="Body"/>
        <w:rPr>
          <w:b/>
          <w:u w:val="single"/>
        </w:rPr>
      </w:pPr>
      <w:r w:rsidRPr="00BC4224">
        <w:rPr>
          <w:b/>
          <w:u w:val="single"/>
        </w:rPr>
        <w:lastRenderedPageBreak/>
        <w:t>Question for Students</w:t>
      </w:r>
    </w:p>
    <w:p w14:paraId="183A165A" w14:textId="11FEE5D3" w:rsidR="00687B90" w:rsidRPr="007A513B" w:rsidRDefault="00BC5CC7" w:rsidP="005C2C00">
      <w:pPr>
        <w:pStyle w:val="Body"/>
        <w:rPr>
          <w:rFonts w:cstheme="minorBidi"/>
          <w:b/>
          <w:noProof/>
          <w:sz w:val="28"/>
          <w:szCs w:val="28"/>
        </w:rPr>
      </w:pPr>
      <w:r w:rsidRPr="00BC4224">
        <w:rPr>
          <w:b/>
          <w:noProof/>
        </w:rPr>
        <w:t>Based on the analysis you performed, what would your final policy recommendation be to the Santiago government as to whether they should implement the cap and trade policy? What information makes you support this recommendation?</w:t>
      </w:r>
      <w:r w:rsidRPr="007A513B">
        <w:rPr>
          <w:b/>
          <w:noProof/>
        </w:rPr>
        <w:t xml:space="preserve"> </w:t>
      </w:r>
    </w:p>
    <w:sectPr w:rsidR="00687B90" w:rsidRPr="007A513B" w:rsidSect="00240E4F">
      <w:footerReference w:type="default" r:id="rId75"/>
      <w:pgSz w:w="12240" w:h="15840" w:code="1"/>
      <w:pgMar w:top="1440" w:right="1440" w:bottom="1440" w:left="1440" w:header="576" w:footer="576" w:gutter="0"/>
      <w:pgNumType w:start="1"/>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8CFE96D" w15:done="0"/>
  <w15:commentEx w15:paraId="0B0211C3" w15:done="0"/>
  <w15:commentEx w15:paraId="158E717A" w15:done="0"/>
  <w15:commentEx w15:paraId="7ADE15EB" w15:done="0"/>
  <w15:commentEx w15:paraId="008EA6C2" w15:done="0"/>
  <w15:commentEx w15:paraId="23F47B4B" w15:paraIdParent="008EA6C2" w15:done="0"/>
  <w15:commentEx w15:paraId="42736B54" w15:done="0"/>
  <w15:commentEx w15:paraId="1B4A559D" w15:done="0"/>
  <w15:commentEx w15:paraId="15F43642" w15:paraIdParent="1B4A559D" w15:done="0"/>
  <w15:commentEx w15:paraId="716B8754" w15:done="0"/>
  <w15:commentEx w15:paraId="2E8AD7E2" w15:done="0"/>
  <w15:commentEx w15:paraId="402AFB19" w15:done="0"/>
  <w15:commentEx w15:paraId="4F4D1686" w15:done="0"/>
  <w15:commentEx w15:paraId="1C25AF80" w15:done="0"/>
  <w15:commentEx w15:paraId="73BC1AE2" w15:done="0"/>
  <w15:commentEx w15:paraId="469EB28D" w15:done="0"/>
  <w15:commentEx w15:paraId="1B696318" w15:done="0"/>
  <w15:commentEx w15:paraId="5482686C" w15:done="0"/>
  <w15:commentEx w15:paraId="3E16014F" w15:done="0"/>
  <w15:commentEx w15:paraId="5E58EF3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8C5525" w14:textId="77777777" w:rsidR="004956BD" w:rsidRDefault="004956BD" w:rsidP="00D12A14">
      <w:pPr>
        <w:spacing w:after="0" w:line="240" w:lineRule="auto"/>
      </w:pPr>
      <w:r>
        <w:separator/>
      </w:r>
    </w:p>
  </w:endnote>
  <w:endnote w:type="continuationSeparator" w:id="0">
    <w:p w14:paraId="61832C06" w14:textId="77777777" w:rsidR="004956BD" w:rsidRDefault="004956BD"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518CE" w14:textId="77777777" w:rsidR="004956BD" w:rsidRPr="002C731C" w:rsidRDefault="004956BD"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p>
  <w:p w14:paraId="3E655CE5" w14:textId="1FF35467" w:rsidR="004956BD" w:rsidRPr="002C731C" w:rsidRDefault="004956BD"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FDE81" w14:textId="1ECA6EBF" w:rsidR="004956BD" w:rsidRPr="002C731C" w:rsidRDefault="004956BD"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p>
  <w:p w14:paraId="5E97CABC" w14:textId="54F9BDBF" w:rsidR="004956BD" w:rsidRPr="002C731C" w:rsidRDefault="004956BD"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r>
      <w:rPr>
        <w:rFonts w:asciiTheme="majorHAnsi" w:hAnsiTheme="majorHAnsi"/>
        <w:sz w:val="20"/>
        <w:szCs w:val="20"/>
      </w:rPr>
      <w:tab/>
    </w:r>
    <w:r>
      <w:rPr>
        <w:rFonts w:asciiTheme="majorHAnsi" w:hAnsiTheme="majorHAnsi"/>
        <w:sz w:val="20"/>
        <w:szCs w:val="20"/>
      </w:rPr>
      <w:tab/>
    </w:r>
    <w:r w:rsidRPr="00240E4F">
      <w:rPr>
        <w:rFonts w:asciiTheme="majorHAnsi" w:hAnsiTheme="majorHAnsi"/>
        <w:sz w:val="20"/>
        <w:szCs w:val="20"/>
      </w:rPr>
      <w:fldChar w:fldCharType="begin"/>
    </w:r>
    <w:r w:rsidRPr="00240E4F">
      <w:rPr>
        <w:rFonts w:asciiTheme="majorHAnsi" w:hAnsiTheme="majorHAnsi"/>
        <w:sz w:val="20"/>
        <w:szCs w:val="20"/>
      </w:rPr>
      <w:instrText xml:space="preserve"> PAGE   \* MERGEFORMAT </w:instrText>
    </w:r>
    <w:r w:rsidRPr="00240E4F">
      <w:rPr>
        <w:rFonts w:asciiTheme="majorHAnsi" w:hAnsiTheme="majorHAnsi"/>
        <w:sz w:val="20"/>
        <w:szCs w:val="20"/>
      </w:rPr>
      <w:fldChar w:fldCharType="separate"/>
    </w:r>
    <w:r w:rsidR="009A10A0">
      <w:rPr>
        <w:rFonts w:asciiTheme="majorHAnsi" w:hAnsiTheme="majorHAnsi"/>
        <w:noProof/>
        <w:sz w:val="20"/>
        <w:szCs w:val="20"/>
      </w:rPr>
      <w:t>1</w:t>
    </w:r>
    <w:r w:rsidRPr="00240E4F">
      <w:rPr>
        <w:rFonts w:asciiTheme="majorHAnsi" w:hAnsiTheme="majorHAnsi"/>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6E6475" w14:textId="77777777" w:rsidR="004956BD" w:rsidRDefault="004956BD" w:rsidP="00D12A14">
      <w:pPr>
        <w:spacing w:after="0" w:line="240" w:lineRule="auto"/>
      </w:pPr>
      <w:r>
        <w:separator/>
      </w:r>
    </w:p>
  </w:footnote>
  <w:footnote w:type="continuationSeparator" w:id="0">
    <w:p w14:paraId="5F298659" w14:textId="77777777" w:rsidR="004956BD" w:rsidRDefault="004956BD" w:rsidP="00D12A14">
      <w:pPr>
        <w:spacing w:after="0" w:line="240" w:lineRule="auto"/>
      </w:pPr>
      <w:r>
        <w:continuationSeparator/>
      </w:r>
    </w:p>
  </w:footnote>
  <w:footnote w:id="1">
    <w:p w14:paraId="183A16EB" w14:textId="77777777" w:rsidR="004956BD" w:rsidRPr="00CA3ACE" w:rsidRDefault="004956BD" w:rsidP="006B0770">
      <w:pPr>
        <w:pStyle w:val="FootnoteText"/>
        <w:spacing w:after="120"/>
        <w:rPr>
          <w:rFonts w:ascii="Cambria" w:hAnsi="Cambria"/>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hAnsi="Cambria"/>
          <w:sz w:val="18"/>
          <w:szCs w:val="18"/>
        </w:rPr>
        <w:t>World Bank.</w:t>
      </w:r>
      <w:proofErr w:type="gramEnd"/>
      <w:r>
        <w:rPr>
          <w:rFonts w:ascii="Cambria" w:hAnsi="Cambria"/>
          <w:sz w:val="18"/>
          <w:szCs w:val="18"/>
        </w:rPr>
        <w:t xml:space="preserve"> </w:t>
      </w:r>
      <w:proofErr w:type="gramStart"/>
      <w:r>
        <w:rPr>
          <w:rFonts w:ascii="Cambria" w:hAnsi="Cambria"/>
          <w:sz w:val="18"/>
          <w:szCs w:val="18"/>
        </w:rPr>
        <w:t>World Development Indicators Database.</w:t>
      </w:r>
      <w:proofErr w:type="gramEnd"/>
      <w:r w:rsidRPr="00CA3ACE">
        <w:rPr>
          <w:rFonts w:ascii="Cambria" w:hAnsi="Cambria"/>
          <w:sz w:val="18"/>
          <w:szCs w:val="18"/>
        </w:rPr>
        <w:t xml:space="preserve"> </w:t>
      </w:r>
      <w:proofErr w:type="gramStart"/>
      <w:r w:rsidRPr="00CA3ACE">
        <w:rPr>
          <w:rFonts w:ascii="Cambria" w:hAnsi="Cambria"/>
          <w:sz w:val="18"/>
          <w:szCs w:val="18"/>
        </w:rPr>
        <w:t>Accessed</w:t>
      </w:r>
      <w:r>
        <w:rPr>
          <w:rFonts w:ascii="Cambria" w:hAnsi="Cambria"/>
          <w:sz w:val="18"/>
          <w:szCs w:val="18"/>
        </w:rPr>
        <w:t xml:space="preserve"> on</w:t>
      </w:r>
      <w:r w:rsidRPr="00CA3ACE">
        <w:rPr>
          <w:rFonts w:ascii="Cambria" w:hAnsi="Cambria"/>
          <w:sz w:val="18"/>
          <w:szCs w:val="18"/>
        </w:rPr>
        <w:t xml:space="preserve"> February 15, 2017.</w:t>
      </w:r>
      <w:proofErr w:type="gramEnd"/>
    </w:p>
  </w:footnote>
  <w:footnote w:id="2">
    <w:p w14:paraId="183A16EC" w14:textId="77777777" w:rsidR="004956BD" w:rsidRPr="00CA3ACE" w:rsidRDefault="004956BD" w:rsidP="006B0770">
      <w:pPr>
        <w:spacing w:after="120" w:line="240" w:lineRule="auto"/>
        <w:rPr>
          <w:rFonts w:ascii="Cambria" w:eastAsia="Times New Roman" w:hAnsi="Cambria" w:cs="Arial"/>
          <w:color w:val="000000"/>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eastAsia="Times New Roman" w:hAnsi="Cambria" w:cs="Arial"/>
          <w:color w:val="000000"/>
          <w:sz w:val="18"/>
          <w:szCs w:val="18"/>
        </w:rPr>
        <w:t>OECD (2017), Inflation (CPI) (indica</w:t>
      </w:r>
      <w:r>
        <w:rPr>
          <w:rFonts w:ascii="Cambria" w:eastAsia="Times New Roman" w:hAnsi="Cambria" w:cs="Arial"/>
          <w:color w:val="000000"/>
          <w:sz w:val="18"/>
          <w:szCs w:val="18"/>
        </w:rPr>
        <w:t>tor).</w:t>
      </w:r>
      <w:proofErr w:type="gramEnd"/>
      <w:r>
        <w:rPr>
          <w:rFonts w:ascii="Cambria" w:eastAsia="Times New Roman" w:hAnsi="Cambria" w:cs="Arial"/>
          <w:color w:val="000000"/>
          <w:sz w:val="18"/>
          <w:szCs w:val="18"/>
        </w:rPr>
        <w:t xml:space="preserve"> </w:t>
      </w:r>
      <w:proofErr w:type="spellStart"/>
      <w:proofErr w:type="gramStart"/>
      <w:r>
        <w:rPr>
          <w:rFonts w:ascii="Cambria" w:eastAsia="Times New Roman" w:hAnsi="Cambria" w:cs="Arial"/>
          <w:color w:val="000000"/>
          <w:sz w:val="18"/>
          <w:szCs w:val="18"/>
        </w:rPr>
        <w:t>doi</w:t>
      </w:r>
      <w:proofErr w:type="spellEnd"/>
      <w:proofErr w:type="gramEnd"/>
      <w:r>
        <w:rPr>
          <w:rFonts w:ascii="Cambria" w:eastAsia="Times New Roman" w:hAnsi="Cambria" w:cs="Arial"/>
          <w:color w:val="000000"/>
          <w:sz w:val="18"/>
          <w:szCs w:val="18"/>
        </w:rPr>
        <w:t xml:space="preserve">: 10.1787/eee82e6e-en . </w:t>
      </w:r>
      <w:proofErr w:type="gramStart"/>
      <w:r>
        <w:rPr>
          <w:rFonts w:ascii="Cambria" w:eastAsia="Times New Roman" w:hAnsi="Cambria" w:cs="Arial"/>
          <w:color w:val="000000"/>
          <w:sz w:val="18"/>
          <w:szCs w:val="18"/>
        </w:rPr>
        <w:t>Accessed on 15 February 2017.</w:t>
      </w:r>
      <w:proofErr w:type="gramEnd"/>
    </w:p>
  </w:footnote>
  <w:footnote w:id="3">
    <w:p w14:paraId="183A16ED" w14:textId="77777777" w:rsidR="004956BD" w:rsidRDefault="004956BD" w:rsidP="006B0770">
      <w:pPr>
        <w:pStyle w:val="FootnoteText"/>
        <w:tabs>
          <w:tab w:val="left" w:pos="1725"/>
        </w:tabs>
        <w:spacing w:after="120"/>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hAnsi="Cambria"/>
          <w:sz w:val="18"/>
          <w:szCs w:val="18"/>
        </w:rPr>
        <w:t>U.S. EPA VSL.</w:t>
      </w:r>
      <w:proofErr w:type="gramEnd"/>
      <w:r w:rsidRPr="00CA3ACE">
        <w:rPr>
          <w:rFonts w:ascii="Cambria" w:hAnsi="Cambria"/>
          <w:sz w:val="18"/>
          <w:szCs w:val="18"/>
        </w:rPr>
        <w:tab/>
      </w:r>
    </w:p>
  </w:footnote>
  <w:footnote w:id="4">
    <w:p w14:paraId="183A16EE" w14:textId="77777777" w:rsidR="004956BD" w:rsidRPr="001D4BFE" w:rsidRDefault="004956BD" w:rsidP="00533E4B">
      <w:pPr>
        <w:pStyle w:val="FootnoteText"/>
        <w:spacing w:after="120"/>
        <w:rPr>
          <w:rFonts w:asciiTheme="majorHAnsi" w:hAnsiTheme="majorHAnsi"/>
          <w:sz w:val="18"/>
          <w:szCs w:val="18"/>
        </w:rPr>
      </w:pPr>
      <w:r w:rsidRPr="001D4BFE">
        <w:rPr>
          <w:rStyle w:val="FootnoteReference"/>
          <w:rFonts w:asciiTheme="majorHAnsi" w:hAnsiTheme="majorHAnsi"/>
          <w:sz w:val="18"/>
          <w:szCs w:val="18"/>
        </w:rPr>
        <w:footnoteRef/>
      </w:r>
      <w:r w:rsidRPr="001D4BFE">
        <w:rPr>
          <w:rFonts w:asciiTheme="majorHAnsi" w:hAnsiTheme="majorHAnsi"/>
          <w:sz w:val="18"/>
          <w:szCs w:val="18"/>
        </w:rPr>
        <w:t xml:space="preserve"> If you have a preexisting </w:t>
      </w:r>
      <w:proofErr w:type="spellStart"/>
      <w:r w:rsidRPr="001D4BFE">
        <w:rPr>
          <w:rFonts w:asciiTheme="majorHAnsi" w:hAnsiTheme="majorHAnsi"/>
          <w:sz w:val="18"/>
          <w:szCs w:val="18"/>
        </w:rPr>
        <w:t>BenMAP</w:t>
      </w:r>
      <w:proofErr w:type="spellEnd"/>
      <w:r w:rsidRPr="001D4BFE">
        <w:rPr>
          <w:rFonts w:asciiTheme="majorHAnsi" w:hAnsiTheme="majorHAnsi"/>
          <w:sz w:val="18"/>
          <w:szCs w:val="18"/>
        </w:rPr>
        <w:t xml:space="preserve">-CE-ready valuation function dataset, you can import this file by: (1) selecting the </w:t>
      </w:r>
      <w:r w:rsidRPr="001D4BFE">
        <w:rPr>
          <w:rFonts w:asciiTheme="majorHAnsi" w:hAnsiTheme="majorHAnsi"/>
          <w:i/>
          <w:sz w:val="18"/>
          <w:szCs w:val="18"/>
        </w:rPr>
        <w:t>Load From File</w:t>
      </w:r>
      <w:r w:rsidRPr="001D4BFE">
        <w:rPr>
          <w:rFonts w:asciiTheme="majorHAnsi" w:hAnsiTheme="majorHAnsi"/>
          <w:sz w:val="18"/>
          <w:szCs w:val="18"/>
        </w:rPr>
        <w:t xml:space="preserve"> option in the </w:t>
      </w:r>
      <w:r w:rsidRPr="001D4BFE">
        <w:rPr>
          <w:rFonts w:asciiTheme="majorHAnsi" w:hAnsiTheme="majorHAnsi"/>
          <w:b/>
          <w:sz w:val="18"/>
          <w:szCs w:val="18"/>
        </w:rPr>
        <w:t>Valuation Function Dataset Definition</w:t>
      </w:r>
      <w:r w:rsidRPr="001D4BFE">
        <w:rPr>
          <w:rFonts w:asciiTheme="majorHAnsi" w:hAnsiTheme="majorHAnsi"/>
          <w:sz w:val="18"/>
          <w:szCs w:val="18"/>
        </w:rPr>
        <w:t xml:space="preserve"> window, (2) selecting </w:t>
      </w:r>
      <w:r w:rsidRPr="001D4BFE">
        <w:rPr>
          <w:rFonts w:asciiTheme="majorHAnsi" w:hAnsiTheme="majorHAnsi"/>
          <w:i/>
          <w:sz w:val="18"/>
          <w:szCs w:val="18"/>
        </w:rPr>
        <w:t xml:space="preserve">Browse </w:t>
      </w:r>
      <w:r w:rsidRPr="001D4BFE">
        <w:rPr>
          <w:rFonts w:asciiTheme="majorHAnsi" w:hAnsiTheme="majorHAnsi"/>
          <w:sz w:val="18"/>
          <w:szCs w:val="18"/>
        </w:rPr>
        <w:t xml:space="preserve">and setting </w:t>
      </w:r>
      <w:r w:rsidRPr="001D4BFE">
        <w:rPr>
          <w:rFonts w:asciiTheme="majorHAnsi" w:hAnsiTheme="majorHAnsi"/>
          <w:i/>
          <w:sz w:val="18"/>
          <w:szCs w:val="18"/>
        </w:rPr>
        <w:t>File Type</w:t>
      </w:r>
      <w:r w:rsidRPr="001D4BFE">
        <w:rPr>
          <w:rFonts w:asciiTheme="majorHAnsi" w:hAnsiTheme="majorHAnsi"/>
          <w:sz w:val="18"/>
          <w:szCs w:val="18"/>
        </w:rPr>
        <w:t xml:space="preserve"> to </w:t>
      </w:r>
      <w:r w:rsidRPr="001D4BFE">
        <w:rPr>
          <w:rFonts w:asciiTheme="majorHAnsi" w:hAnsiTheme="majorHAnsi"/>
          <w:i/>
          <w:sz w:val="18"/>
          <w:szCs w:val="18"/>
        </w:rPr>
        <w:t>All Files</w:t>
      </w:r>
      <w:r w:rsidRPr="001D4BFE">
        <w:rPr>
          <w:rFonts w:asciiTheme="majorHAnsi" w:hAnsiTheme="majorHAnsi"/>
          <w:sz w:val="18"/>
          <w:szCs w:val="18"/>
        </w:rPr>
        <w:t xml:space="preserve"> to ensure that your dataset is visible in the load window, (3) selecting </w:t>
      </w:r>
      <w:r w:rsidRPr="001D4BFE">
        <w:rPr>
          <w:rFonts w:asciiTheme="majorHAnsi" w:hAnsiTheme="majorHAnsi"/>
          <w:i/>
          <w:sz w:val="18"/>
          <w:szCs w:val="18"/>
        </w:rPr>
        <w:t>Validate</w:t>
      </w:r>
      <w:r w:rsidRPr="001D4BFE">
        <w:rPr>
          <w:rFonts w:asciiTheme="majorHAnsi" w:hAnsiTheme="majorHAnsi"/>
          <w:sz w:val="18"/>
          <w:szCs w:val="18"/>
        </w:rPr>
        <w:t xml:space="preserve"> and then </w:t>
      </w:r>
      <w:r w:rsidRPr="001D4BFE">
        <w:rPr>
          <w:rFonts w:asciiTheme="majorHAnsi" w:hAnsiTheme="majorHAnsi"/>
          <w:i/>
          <w:sz w:val="18"/>
          <w:szCs w:val="18"/>
        </w:rPr>
        <w:t xml:space="preserve">OK </w:t>
      </w:r>
      <w:r w:rsidRPr="001D4BFE">
        <w:rPr>
          <w:rFonts w:asciiTheme="majorHAnsi" w:hAnsiTheme="majorHAnsi"/>
          <w:sz w:val="18"/>
          <w:szCs w:val="18"/>
        </w:rPr>
        <w:t xml:space="preserve">to close the data validation window, and (4) clicking </w:t>
      </w:r>
      <w:r w:rsidRPr="001D4BFE">
        <w:rPr>
          <w:rFonts w:asciiTheme="majorHAnsi" w:hAnsiTheme="majorHAnsi"/>
          <w:i/>
          <w:sz w:val="18"/>
          <w:szCs w:val="18"/>
        </w:rPr>
        <w:t>OK</w:t>
      </w:r>
      <w:r w:rsidRPr="001D4BFE">
        <w:rPr>
          <w:rFonts w:asciiTheme="majorHAnsi" w:hAnsiTheme="majorHAnsi"/>
          <w:sz w:val="18"/>
          <w:szCs w:val="18"/>
        </w:rPr>
        <w:t xml:space="preserve"> again to load the file.</w:t>
      </w:r>
    </w:p>
  </w:footnote>
  <w:footnote w:id="5">
    <w:p w14:paraId="183A16EF" w14:textId="77777777" w:rsidR="004956BD" w:rsidRPr="00E4707D" w:rsidRDefault="004956BD" w:rsidP="001D2343">
      <w:pPr>
        <w:pStyle w:val="FootnoteText"/>
        <w:spacing w:after="120"/>
        <w:rPr>
          <w:rFonts w:asciiTheme="majorHAnsi" w:hAnsiTheme="majorHAnsi"/>
          <w:sz w:val="18"/>
          <w:szCs w:val="18"/>
        </w:rPr>
      </w:pPr>
      <w:r w:rsidRPr="00E4707D">
        <w:rPr>
          <w:rStyle w:val="FootnoteReference"/>
          <w:rFonts w:asciiTheme="majorHAnsi" w:hAnsiTheme="majorHAnsi"/>
          <w:sz w:val="18"/>
          <w:szCs w:val="18"/>
        </w:rPr>
        <w:footnoteRef/>
      </w:r>
      <w:r w:rsidRPr="00E4707D">
        <w:rPr>
          <w:rFonts w:asciiTheme="majorHAnsi" w:hAnsiTheme="majorHAnsi"/>
          <w:sz w:val="18"/>
          <w:szCs w:val="18"/>
        </w:rPr>
        <w:t xml:space="preserve"> </w:t>
      </w:r>
      <w:proofErr w:type="gramStart"/>
      <w:r w:rsidRPr="00E4707D">
        <w:rPr>
          <w:rFonts w:asciiTheme="majorHAnsi" w:hAnsiTheme="majorHAnsi"/>
          <w:sz w:val="18"/>
          <w:szCs w:val="18"/>
        </w:rPr>
        <w:t>World Bank.</w:t>
      </w:r>
      <w:proofErr w:type="gramEnd"/>
      <w:r w:rsidRPr="00E4707D">
        <w:rPr>
          <w:rFonts w:asciiTheme="majorHAnsi" w:hAnsiTheme="majorHAnsi"/>
          <w:sz w:val="18"/>
          <w:szCs w:val="18"/>
        </w:rPr>
        <w:t xml:space="preserve"> </w:t>
      </w:r>
      <w:proofErr w:type="gramStart"/>
      <w:r w:rsidRPr="00E4707D">
        <w:rPr>
          <w:rFonts w:asciiTheme="majorHAnsi" w:hAnsiTheme="majorHAnsi"/>
          <w:sz w:val="18"/>
          <w:szCs w:val="18"/>
        </w:rPr>
        <w:t>World Development Indicators Database.</w:t>
      </w:r>
      <w:proofErr w:type="gramEnd"/>
      <w:r w:rsidRPr="00E4707D">
        <w:rPr>
          <w:rFonts w:asciiTheme="majorHAnsi" w:hAnsiTheme="majorHAnsi"/>
          <w:sz w:val="18"/>
          <w:szCs w:val="18"/>
        </w:rPr>
        <w:t xml:space="preserve"> </w:t>
      </w:r>
      <w:proofErr w:type="gramStart"/>
      <w:r w:rsidRPr="00E4707D">
        <w:rPr>
          <w:rFonts w:asciiTheme="majorHAnsi" w:hAnsiTheme="majorHAnsi"/>
          <w:sz w:val="18"/>
          <w:szCs w:val="18"/>
        </w:rPr>
        <w:t>Accessed on February 15, 2017.</w:t>
      </w:r>
      <w:proofErr w:type="gramEnd"/>
    </w:p>
  </w:footnote>
  <w:footnote w:id="6">
    <w:p w14:paraId="183A16F0" w14:textId="77777777" w:rsidR="004956BD" w:rsidRPr="00E4707D" w:rsidRDefault="004956BD" w:rsidP="001D2343">
      <w:pPr>
        <w:pStyle w:val="FootnoteText"/>
        <w:spacing w:after="120"/>
        <w:rPr>
          <w:rFonts w:asciiTheme="majorHAnsi" w:hAnsiTheme="majorHAnsi"/>
          <w:sz w:val="18"/>
          <w:szCs w:val="18"/>
        </w:rPr>
      </w:pPr>
      <w:r w:rsidRPr="00E4707D">
        <w:rPr>
          <w:rStyle w:val="FootnoteReference"/>
          <w:rFonts w:asciiTheme="majorHAnsi" w:hAnsiTheme="majorHAnsi"/>
          <w:sz w:val="18"/>
          <w:szCs w:val="18"/>
        </w:rPr>
        <w:footnoteRef/>
      </w:r>
      <w:r w:rsidRPr="00E4707D">
        <w:rPr>
          <w:rFonts w:asciiTheme="majorHAnsi" w:hAnsiTheme="majorHAnsi"/>
          <w:sz w:val="18"/>
          <w:szCs w:val="18"/>
        </w:rPr>
        <w:t xml:space="preserve"> </w:t>
      </w:r>
      <w:proofErr w:type="gramStart"/>
      <w:r w:rsidRPr="00E4707D">
        <w:rPr>
          <w:rFonts w:asciiTheme="majorHAnsi" w:eastAsia="Times New Roman" w:hAnsiTheme="majorHAnsi" w:cs="Arial"/>
          <w:color w:val="000000"/>
          <w:sz w:val="18"/>
          <w:szCs w:val="18"/>
        </w:rPr>
        <w:t>OECD (2017), Inflation (CPI) (indicator).</w:t>
      </w:r>
      <w:proofErr w:type="gramEnd"/>
      <w:r w:rsidRPr="00E4707D">
        <w:rPr>
          <w:rFonts w:asciiTheme="majorHAnsi" w:eastAsia="Times New Roman" w:hAnsiTheme="majorHAnsi" w:cs="Arial"/>
          <w:color w:val="000000"/>
          <w:sz w:val="18"/>
          <w:szCs w:val="18"/>
        </w:rPr>
        <w:t xml:space="preserve"> </w:t>
      </w:r>
      <w:proofErr w:type="spellStart"/>
      <w:proofErr w:type="gramStart"/>
      <w:r w:rsidRPr="00E4707D">
        <w:rPr>
          <w:rFonts w:asciiTheme="majorHAnsi" w:eastAsia="Times New Roman" w:hAnsiTheme="majorHAnsi" w:cs="Arial"/>
          <w:color w:val="000000"/>
          <w:sz w:val="18"/>
          <w:szCs w:val="18"/>
        </w:rPr>
        <w:t>doi</w:t>
      </w:r>
      <w:proofErr w:type="spellEnd"/>
      <w:proofErr w:type="gramEnd"/>
      <w:r w:rsidRPr="00E4707D">
        <w:rPr>
          <w:rFonts w:asciiTheme="majorHAnsi" w:eastAsia="Times New Roman" w:hAnsiTheme="majorHAnsi" w:cs="Arial"/>
          <w:color w:val="000000"/>
          <w:sz w:val="18"/>
          <w:szCs w:val="18"/>
        </w:rPr>
        <w:t xml:space="preserve">: 10.1787/eee82e6e-en . </w:t>
      </w:r>
      <w:proofErr w:type="gramStart"/>
      <w:r w:rsidRPr="00E4707D">
        <w:rPr>
          <w:rFonts w:asciiTheme="majorHAnsi" w:eastAsia="Times New Roman" w:hAnsiTheme="majorHAnsi" w:cs="Arial"/>
          <w:color w:val="000000"/>
          <w:sz w:val="18"/>
          <w:szCs w:val="18"/>
        </w:rPr>
        <w:t>Accessed on 15 February 2017.</w:t>
      </w:r>
      <w:proofErr w:type="gramEnd"/>
    </w:p>
  </w:footnote>
  <w:footnote w:id="7">
    <w:p w14:paraId="183A16F1" w14:textId="77777777" w:rsidR="004956BD" w:rsidRDefault="004956BD" w:rsidP="001D2343">
      <w:pPr>
        <w:pStyle w:val="FootnoteText"/>
        <w:spacing w:after="120"/>
      </w:pPr>
      <w:r w:rsidRPr="00E4707D">
        <w:rPr>
          <w:rStyle w:val="FootnoteReference"/>
          <w:rFonts w:asciiTheme="majorHAnsi" w:hAnsiTheme="majorHAnsi"/>
          <w:sz w:val="18"/>
          <w:szCs w:val="18"/>
        </w:rPr>
        <w:footnoteRef/>
      </w:r>
      <w:r w:rsidRPr="00E4707D">
        <w:rPr>
          <w:rFonts w:asciiTheme="majorHAnsi" w:hAnsiTheme="majorHAnsi"/>
          <w:sz w:val="18"/>
          <w:szCs w:val="18"/>
        </w:rPr>
        <w:t xml:space="preserve"> </w:t>
      </w:r>
      <w:proofErr w:type="gramStart"/>
      <w:r w:rsidRPr="00E4707D">
        <w:rPr>
          <w:rFonts w:asciiTheme="majorHAnsi" w:hAnsiTheme="majorHAnsi"/>
          <w:sz w:val="18"/>
          <w:szCs w:val="18"/>
        </w:rPr>
        <w:t>World Bank (2016).</w:t>
      </w:r>
      <w:proofErr w:type="gramEnd"/>
      <w:r w:rsidRPr="00E4707D">
        <w:rPr>
          <w:rFonts w:asciiTheme="majorHAnsi" w:hAnsiTheme="majorHAnsi"/>
          <w:sz w:val="18"/>
          <w:szCs w:val="18"/>
        </w:rPr>
        <w:t xml:space="preserve"> </w:t>
      </w:r>
      <w:proofErr w:type="gramStart"/>
      <w:r w:rsidRPr="00E4707D">
        <w:rPr>
          <w:rFonts w:asciiTheme="majorHAnsi" w:hAnsiTheme="majorHAnsi"/>
          <w:sz w:val="18"/>
          <w:szCs w:val="18"/>
        </w:rPr>
        <w:t>The Cost of Air Pollution.</w:t>
      </w:r>
      <w:proofErr w:type="gramEnd"/>
    </w:p>
  </w:footnote>
  <w:footnote w:id="8">
    <w:p w14:paraId="738BDBA5" w14:textId="7334AFDC" w:rsidR="004956BD" w:rsidRDefault="004956BD">
      <w:pPr>
        <w:pStyle w:val="FootnoteText"/>
      </w:pPr>
      <w:r>
        <w:rPr>
          <w:rStyle w:val="FootnoteReference"/>
        </w:rPr>
        <w:footnoteRef/>
      </w:r>
      <w:r>
        <w:t xml:space="preserve"> </w:t>
      </w:r>
      <w:r w:rsidRPr="00F40501">
        <w:rPr>
          <w:rFonts w:asciiTheme="majorHAnsi" w:hAnsiTheme="majorHAnsi"/>
        </w:rPr>
        <w:t xml:space="preserve">A shapefile of this map can be exported by right-clicking on the layer you wish to export, selecting Data, </w:t>
      </w:r>
      <w:proofErr w:type="gramStart"/>
      <w:r w:rsidRPr="00F40501">
        <w:rPr>
          <w:rFonts w:asciiTheme="majorHAnsi" w:hAnsiTheme="majorHAnsi"/>
        </w:rPr>
        <w:t>then</w:t>
      </w:r>
      <w:proofErr w:type="gramEnd"/>
      <w:r w:rsidRPr="00F40501">
        <w:rPr>
          <w:rFonts w:asciiTheme="majorHAnsi" w:hAnsiTheme="majorHAnsi"/>
        </w:rPr>
        <w:t xml:space="preserve"> selecting Export Layer.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0D230C6"/>
    <w:multiLevelType w:val="hybridMultilevel"/>
    <w:tmpl w:val="8CBED7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4F7A462E"/>
    <w:multiLevelType w:val="hybridMultilevel"/>
    <w:tmpl w:val="311A2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02A18FD"/>
    <w:multiLevelType w:val="hybridMultilevel"/>
    <w:tmpl w:val="3D32103A"/>
    <w:lvl w:ilvl="0" w:tplc="E36AFED8">
      <w:start w:val="1"/>
      <w:numFmt w:val="bullet"/>
      <w:pStyle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4CF6BFF"/>
    <w:multiLevelType w:val="hybridMultilevel"/>
    <w:tmpl w:val="AD587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2"/>
  </w:num>
  <w:num w:numId="4">
    <w:abstractNumId w:val="4"/>
  </w:num>
  <w:num w:numId="5">
    <w:abstractNumId w:val="0"/>
  </w:num>
  <w:num w:numId="6">
    <w:abstractNumId w:val="7"/>
  </w:num>
  <w:num w:numId="7">
    <w:abstractNumId w:val="1"/>
  </w:num>
  <w:num w:numId="8">
    <w:abstractNumId w:val="10"/>
  </w:num>
  <w:num w:numId="9">
    <w:abstractNumId w:val="11"/>
  </w:num>
  <w:num w:numId="10">
    <w:abstractNumId w:val="12"/>
  </w:num>
  <w:num w:numId="11">
    <w:abstractNumId w:val="6"/>
  </w:num>
  <w:num w:numId="12">
    <w:abstractNumId w:val="10"/>
    <w:lvlOverride w:ilvl="0">
      <w:startOverride w:val="1"/>
    </w:lvlOverride>
  </w:num>
  <w:num w:numId="13">
    <w:abstractNumId w:val="13"/>
  </w:num>
  <w:num w:numId="14">
    <w:abstractNumId w:val="5"/>
  </w:num>
  <w:num w:numId="15">
    <w:abstractNumId w:val="9"/>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offman, Evan">
    <w15:presenceInfo w15:providerId="AD" w15:userId="S003BFFD86503C2E@LIVE.COM"/>
  </w15:person>
  <w15:person w15:author="Neal Fann">
    <w15:presenceInfo w15:providerId="None" w15:userId="Neal Fann"/>
  </w15:person>
  <w15:person w15:author="Davidson, Ken">
    <w15:presenceInfo w15:providerId="AD" w15:userId="S-1-5-21-1339303556-449845944-1601390327-145600"/>
  </w15:person>
  <w15:person w15:author="Chan, Elizabeth">
    <w15:presenceInfo w15:providerId="AD" w15:userId="S-1-5-21-1339303556-449845944-1601390327-37159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13104"/>
    <w:rsid w:val="00021C39"/>
    <w:rsid w:val="000220E0"/>
    <w:rsid w:val="0002535F"/>
    <w:rsid w:val="000262CB"/>
    <w:rsid w:val="00037988"/>
    <w:rsid w:val="00040EC1"/>
    <w:rsid w:val="00045A7D"/>
    <w:rsid w:val="000500BA"/>
    <w:rsid w:val="00050DFF"/>
    <w:rsid w:val="00054F23"/>
    <w:rsid w:val="00062023"/>
    <w:rsid w:val="000646AD"/>
    <w:rsid w:val="00072FEB"/>
    <w:rsid w:val="00081CA3"/>
    <w:rsid w:val="00082623"/>
    <w:rsid w:val="000870F0"/>
    <w:rsid w:val="00095E73"/>
    <w:rsid w:val="0009783C"/>
    <w:rsid w:val="000A12BA"/>
    <w:rsid w:val="000A4AA6"/>
    <w:rsid w:val="000A533A"/>
    <w:rsid w:val="000B191A"/>
    <w:rsid w:val="000B2D1A"/>
    <w:rsid w:val="000B3112"/>
    <w:rsid w:val="000B697B"/>
    <w:rsid w:val="000C49C4"/>
    <w:rsid w:val="000D32FF"/>
    <w:rsid w:val="000D6D68"/>
    <w:rsid w:val="000E0D74"/>
    <w:rsid w:val="000E3AAB"/>
    <w:rsid w:val="000E4A50"/>
    <w:rsid w:val="000E6F28"/>
    <w:rsid w:val="000E7057"/>
    <w:rsid w:val="000F7F10"/>
    <w:rsid w:val="00100BED"/>
    <w:rsid w:val="00102FD8"/>
    <w:rsid w:val="001040E0"/>
    <w:rsid w:val="001064B5"/>
    <w:rsid w:val="00106D23"/>
    <w:rsid w:val="00110AF0"/>
    <w:rsid w:val="00120527"/>
    <w:rsid w:val="00120A0C"/>
    <w:rsid w:val="00120BB6"/>
    <w:rsid w:val="00121B32"/>
    <w:rsid w:val="00122548"/>
    <w:rsid w:val="00123908"/>
    <w:rsid w:val="00124E3E"/>
    <w:rsid w:val="00125285"/>
    <w:rsid w:val="001260BD"/>
    <w:rsid w:val="00132C3A"/>
    <w:rsid w:val="0013383A"/>
    <w:rsid w:val="0014168E"/>
    <w:rsid w:val="00143816"/>
    <w:rsid w:val="0015056B"/>
    <w:rsid w:val="00150789"/>
    <w:rsid w:val="0015246F"/>
    <w:rsid w:val="00160920"/>
    <w:rsid w:val="001651D1"/>
    <w:rsid w:val="0016604C"/>
    <w:rsid w:val="001677DD"/>
    <w:rsid w:val="0017003D"/>
    <w:rsid w:val="00177010"/>
    <w:rsid w:val="00181575"/>
    <w:rsid w:val="001818E9"/>
    <w:rsid w:val="001864AF"/>
    <w:rsid w:val="00186D50"/>
    <w:rsid w:val="00194B0B"/>
    <w:rsid w:val="00197438"/>
    <w:rsid w:val="001A1092"/>
    <w:rsid w:val="001A27C6"/>
    <w:rsid w:val="001A329A"/>
    <w:rsid w:val="001A6881"/>
    <w:rsid w:val="001A77C0"/>
    <w:rsid w:val="001B11B6"/>
    <w:rsid w:val="001B356C"/>
    <w:rsid w:val="001B5DCD"/>
    <w:rsid w:val="001B5DEF"/>
    <w:rsid w:val="001B775E"/>
    <w:rsid w:val="001C3272"/>
    <w:rsid w:val="001C7FA7"/>
    <w:rsid w:val="001D0F16"/>
    <w:rsid w:val="001D1593"/>
    <w:rsid w:val="001D2343"/>
    <w:rsid w:val="001D376F"/>
    <w:rsid w:val="001D4BFE"/>
    <w:rsid w:val="001D5CB8"/>
    <w:rsid w:val="001D5EFF"/>
    <w:rsid w:val="001D73F4"/>
    <w:rsid w:val="001E001F"/>
    <w:rsid w:val="001E54B8"/>
    <w:rsid w:val="001E6290"/>
    <w:rsid w:val="001E7DF8"/>
    <w:rsid w:val="00200A64"/>
    <w:rsid w:val="0020347E"/>
    <w:rsid w:val="00211241"/>
    <w:rsid w:val="00215892"/>
    <w:rsid w:val="00217A88"/>
    <w:rsid w:val="00222D11"/>
    <w:rsid w:val="00224364"/>
    <w:rsid w:val="00224C50"/>
    <w:rsid w:val="00224CA9"/>
    <w:rsid w:val="00225413"/>
    <w:rsid w:val="00225DB5"/>
    <w:rsid w:val="00226A05"/>
    <w:rsid w:val="002321E6"/>
    <w:rsid w:val="00234716"/>
    <w:rsid w:val="00236E1E"/>
    <w:rsid w:val="0024045F"/>
    <w:rsid w:val="00240E4F"/>
    <w:rsid w:val="00245B26"/>
    <w:rsid w:val="00245F05"/>
    <w:rsid w:val="00250757"/>
    <w:rsid w:val="0025320E"/>
    <w:rsid w:val="00253ABC"/>
    <w:rsid w:val="00260646"/>
    <w:rsid w:val="00261081"/>
    <w:rsid w:val="00263A98"/>
    <w:rsid w:val="00264C77"/>
    <w:rsid w:val="0026587C"/>
    <w:rsid w:val="00265D15"/>
    <w:rsid w:val="00277422"/>
    <w:rsid w:val="00282395"/>
    <w:rsid w:val="002864D2"/>
    <w:rsid w:val="00287947"/>
    <w:rsid w:val="00287AA3"/>
    <w:rsid w:val="00290C43"/>
    <w:rsid w:val="0029118B"/>
    <w:rsid w:val="00293C9D"/>
    <w:rsid w:val="002A3CA8"/>
    <w:rsid w:val="002A464E"/>
    <w:rsid w:val="002A63CE"/>
    <w:rsid w:val="002A6C20"/>
    <w:rsid w:val="002A7886"/>
    <w:rsid w:val="002B0C9E"/>
    <w:rsid w:val="002B5E33"/>
    <w:rsid w:val="002B7837"/>
    <w:rsid w:val="002C6158"/>
    <w:rsid w:val="002C731C"/>
    <w:rsid w:val="002D77FF"/>
    <w:rsid w:val="002E0394"/>
    <w:rsid w:val="002E362C"/>
    <w:rsid w:val="002F11D4"/>
    <w:rsid w:val="002F731D"/>
    <w:rsid w:val="0030064E"/>
    <w:rsid w:val="00302A15"/>
    <w:rsid w:val="00304538"/>
    <w:rsid w:val="00316FB1"/>
    <w:rsid w:val="00321AFC"/>
    <w:rsid w:val="00321F8E"/>
    <w:rsid w:val="003229FC"/>
    <w:rsid w:val="00327722"/>
    <w:rsid w:val="003339A4"/>
    <w:rsid w:val="00336400"/>
    <w:rsid w:val="00337DF0"/>
    <w:rsid w:val="003416C6"/>
    <w:rsid w:val="00343DC0"/>
    <w:rsid w:val="0034683F"/>
    <w:rsid w:val="00350F48"/>
    <w:rsid w:val="00352F1D"/>
    <w:rsid w:val="00354769"/>
    <w:rsid w:val="003570CF"/>
    <w:rsid w:val="003600AB"/>
    <w:rsid w:val="003601F4"/>
    <w:rsid w:val="003624B0"/>
    <w:rsid w:val="00363811"/>
    <w:rsid w:val="0036460E"/>
    <w:rsid w:val="0036639F"/>
    <w:rsid w:val="00366B9B"/>
    <w:rsid w:val="00366E67"/>
    <w:rsid w:val="00367EC2"/>
    <w:rsid w:val="00370BF1"/>
    <w:rsid w:val="003725EB"/>
    <w:rsid w:val="00377932"/>
    <w:rsid w:val="00380477"/>
    <w:rsid w:val="00381F81"/>
    <w:rsid w:val="00383393"/>
    <w:rsid w:val="0038426A"/>
    <w:rsid w:val="003910C1"/>
    <w:rsid w:val="003A1086"/>
    <w:rsid w:val="003A3427"/>
    <w:rsid w:val="003A45E4"/>
    <w:rsid w:val="003A5A20"/>
    <w:rsid w:val="003B3030"/>
    <w:rsid w:val="003B3B1F"/>
    <w:rsid w:val="003B572C"/>
    <w:rsid w:val="003B7311"/>
    <w:rsid w:val="003C01C9"/>
    <w:rsid w:val="003C1CBC"/>
    <w:rsid w:val="003C296A"/>
    <w:rsid w:val="003C519D"/>
    <w:rsid w:val="003D3E5F"/>
    <w:rsid w:val="003D4095"/>
    <w:rsid w:val="003D66AF"/>
    <w:rsid w:val="003D74BC"/>
    <w:rsid w:val="003E2BE8"/>
    <w:rsid w:val="003E4799"/>
    <w:rsid w:val="003E6AF5"/>
    <w:rsid w:val="003F29BD"/>
    <w:rsid w:val="003F43E8"/>
    <w:rsid w:val="003F7FD9"/>
    <w:rsid w:val="004032BD"/>
    <w:rsid w:val="0040366C"/>
    <w:rsid w:val="00405B23"/>
    <w:rsid w:val="004077DC"/>
    <w:rsid w:val="0041155B"/>
    <w:rsid w:val="00413714"/>
    <w:rsid w:val="00414DD6"/>
    <w:rsid w:val="00415CF6"/>
    <w:rsid w:val="00416697"/>
    <w:rsid w:val="0041699F"/>
    <w:rsid w:val="00416E7E"/>
    <w:rsid w:val="00423A04"/>
    <w:rsid w:val="00425BC6"/>
    <w:rsid w:val="00426C92"/>
    <w:rsid w:val="00427026"/>
    <w:rsid w:val="0043075A"/>
    <w:rsid w:val="004340BC"/>
    <w:rsid w:val="00434199"/>
    <w:rsid w:val="004460FF"/>
    <w:rsid w:val="00446533"/>
    <w:rsid w:val="00446FB5"/>
    <w:rsid w:val="004519CD"/>
    <w:rsid w:val="00452E6C"/>
    <w:rsid w:val="0045784C"/>
    <w:rsid w:val="0046001B"/>
    <w:rsid w:val="004612C8"/>
    <w:rsid w:val="004622AF"/>
    <w:rsid w:val="00462E0D"/>
    <w:rsid w:val="00465353"/>
    <w:rsid w:val="00467629"/>
    <w:rsid w:val="00470F71"/>
    <w:rsid w:val="004815E0"/>
    <w:rsid w:val="00484505"/>
    <w:rsid w:val="0048528B"/>
    <w:rsid w:val="0048549C"/>
    <w:rsid w:val="004867D5"/>
    <w:rsid w:val="00486D7E"/>
    <w:rsid w:val="004879FA"/>
    <w:rsid w:val="00487D39"/>
    <w:rsid w:val="00492709"/>
    <w:rsid w:val="0049403E"/>
    <w:rsid w:val="00495584"/>
    <w:rsid w:val="004956BD"/>
    <w:rsid w:val="00495F8E"/>
    <w:rsid w:val="004A0621"/>
    <w:rsid w:val="004A1E62"/>
    <w:rsid w:val="004A41ED"/>
    <w:rsid w:val="004A6F09"/>
    <w:rsid w:val="004B0B48"/>
    <w:rsid w:val="004B22F8"/>
    <w:rsid w:val="004B542D"/>
    <w:rsid w:val="004C05AB"/>
    <w:rsid w:val="004C7436"/>
    <w:rsid w:val="004D32C7"/>
    <w:rsid w:val="004D66AE"/>
    <w:rsid w:val="004E127F"/>
    <w:rsid w:val="004E43DA"/>
    <w:rsid w:val="004E4E51"/>
    <w:rsid w:val="004E5AB4"/>
    <w:rsid w:val="004E7FF6"/>
    <w:rsid w:val="004F07C1"/>
    <w:rsid w:val="004F19F0"/>
    <w:rsid w:val="004F1B94"/>
    <w:rsid w:val="004F416C"/>
    <w:rsid w:val="00506F30"/>
    <w:rsid w:val="00511866"/>
    <w:rsid w:val="00512E84"/>
    <w:rsid w:val="00513545"/>
    <w:rsid w:val="00514DE2"/>
    <w:rsid w:val="00516C65"/>
    <w:rsid w:val="00517837"/>
    <w:rsid w:val="00526DBD"/>
    <w:rsid w:val="0052730D"/>
    <w:rsid w:val="00530B51"/>
    <w:rsid w:val="00533E4B"/>
    <w:rsid w:val="005340CF"/>
    <w:rsid w:val="00537C9A"/>
    <w:rsid w:val="0054259A"/>
    <w:rsid w:val="0054520F"/>
    <w:rsid w:val="00546B3C"/>
    <w:rsid w:val="00551A4A"/>
    <w:rsid w:val="00556FCE"/>
    <w:rsid w:val="00560487"/>
    <w:rsid w:val="00561785"/>
    <w:rsid w:val="00561EB2"/>
    <w:rsid w:val="00565C97"/>
    <w:rsid w:val="00574311"/>
    <w:rsid w:val="00580992"/>
    <w:rsid w:val="005833BB"/>
    <w:rsid w:val="00583F6A"/>
    <w:rsid w:val="0058404D"/>
    <w:rsid w:val="005917F0"/>
    <w:rsid w:val="00592964"/>
    <w:rsid w:val="005A0BC3"/>
    <w:rsid w:val="005C2614"/>
    <w:rsid w:val="005C2C00"/>
    <w:rsid w:val="005C4431"/>
    <w:rsid w:val="005C4757"/>
    <w:rsid w:val="005C5145"/>
    <w:rsid w:val="005D356C"/>
    <w:rsid w:val="005D3FEA"/>
    <w:rsid w:val="005D4C89"/>
    <w:rsid w:val="005D5662"/>
    <w:rsid w:val="005D591C"/>
    <w:rsid w:val="005D76D6"/>
    <w:rsid w:val="005D7B2F"/>
    <w:rsid w:val="005E30C1"/>
    <w:rsid w:val="005F50DE"/>
    <w:rsid w:val="005F5ABF"/>
    <w:rsid w:val="005F5C9D"/>
    <w:rsid w:val="005F6BF3"/>
    <w:rsid w:val="005F71C6"/>
    <w:rsid w:val="005F7DD5"/>
    <w:rsid w:val="00600856"/>
    <w:rsid w:val="006015A6"/>
    <w:rsid w:val="00605D04"/>
    <w:rsid w:val="00606031"/>
    <w:rsid w:val="006061AE"/>
    <w:rsid w:val="00623B65"/>
    <w:rsid w:val="00624343"/>
    <w:rsid w:val="0063005A"/>
    <w:rsid w:val="00630127"/>
    <w:rsid w:val="00632718"/>
    <w:rsid w:val="00633E1D"/>
    <w:rsid w:val="00641BDE"/>
    <w:rsid w:val="00645E67"/>
    <w:rsid w:val="00646395"/>
    <w:rsid w:val="0065020C"/>
    <w:rsid w:val="006512A9"/>
    <w:rsid w:val="00651C14"/>
    <w:rsid w:val="006571F0"/>
    <w:rsid w:val="006578AF"/>
    <w:rsid w:val="00660A57"/>
    <w:rsid w:val="006616E2"/>
    <w:rsid w:val="00662E6D"/>
    <w:rsid w:val="00665C00"/>
    <w:rsid w:val="00666E81"/>
    <w:rsid w:val="006709B2"/>
    <w:rsid w:val="006769F5"/>
    <w:rsid w:val="00676AC3"/>
    <w:rsid w:val="00676C07"/>
    <w:rsid w:val="0068155F"/>
    <w:rsid w:val="0068368B"/>
    <w:rsid w:val="00686D07"/>
    <w:rsid w:val="00686E39"/>
    <w:rsid w:val="00687B90"/>
    <w:rsid w:val="00694263"/>
    <w:rsid w:val="006A2BE1"/>
    <w:rsid w:val="006A416A"/>
    <w:rsid w:val="006A484C"/>
    <w:rsid w:val="006A7510"/>
    <w:rsid w:val="006B0770"/>
    <w:rsid w:val="006B3D72"/>
    <w:rsid w:val="006B580C"/>
    <w:rsid w:val="006C7588"/>
    <w:rsid w:val="006D0D46"/>
    <w:rsid w:val="006D252C"/>
    <w:rsid w:val="006E12AE"/>
    <w:rsid w:val="006E1596"/>
    <w:rsid w:val="006E21F6"/>
    <w:rsid w:val="006E3F50"/>
    <w:rsid w:val="006E42A2"/>
    <w:rsid w:val="006F1AE3"/>
    <w:rsid w:val="006F31E7"/>
    <w:rsid w:val="006F41A2"/>
    <w:rsid w:val="006F5DDC"/>
    <w:rsid w:val="006F7B55"/>
    <w:rsid w:val="007065C0"/>
    <w:rsid w:val="007113DF"/>
    <w:rsid w:val="00713FE8"/>
    <w:rsid w:val="00714DF7"/>
    <w:rsid w:val="0071719F"/>
    <w:rsid w:val="007213F7"/>
    <w:rsid w:val="007227EE"/>
    <w:rsid w:val="00730CAA"/>
    <w:rsid w:val="007350EE"/>
    <w:rsid w:val="0074163E"/>
    <w:rsid w:val="00744617"/>
    <w:rsid w:val="00747CB6"/>
    <w:rsid w:val="00754EED"/>
    <w:rsid w:val="007554F8"/>
    <w:rsid w:val="007562F6"/>
    <w:rsid w:val="00756389"/>
    <w:rsid w:val="00760568"/>
    <w:rsid w:val="00760CF0"/>
    <w:rsid w:val="007641B1"/>
    <w:rsid w:val="00764ADD"/>
    <w:rsid w:val="00770759"/>
    <w:rsid w:val="00781BF7"/>
    <w:rsid w:val="00782CA9"/>
    <w:rsid w:val="007840E8"/>
    <w:rsid w:val="00785B55"/>
    <w:rsid w:val="007875D1"/>
    <w:rsid w:val="00790497"/>
    <w:rsid w:val="0079590F"/>
    <w:rsid w:val="00795E05"/>
    <w:rsid w:val="007A3468"/>
    <w:rsid w:val="007A513B"/>
    <w:rsid w:val="007A5B44"/>
    <w:rsid w:val="007B1D3C"/>
    <w:rsid w:val="007B209E"/>
    <w:rsid w:val="007B541F"/>
    <w:rsid w:val="007B7A09"/>
    <w:rsid w:val="007C2FCA"/>
    <w:rsid w:val="007C5D0F"/>
    <w:rsid w:val="007D0493"/>
    <w:rsid w:val="007D20CA"/>
    <w:rsid w:val="007D22C0"/>
    <w:rsid w:val="007E05A6"/>
    <w:rsid w:val="007E5156"/>
    <w:rsid w:val="007E60F4"/>
    <w:rsid w:val="007E70BE"/>
    <w:rsid w:val="007F6390"/>
    <w:rsid w:val="00811A55"/>
    <w:rsid w:val="00812E4A"/>
    <w:rsid w:val="00814CA0"/>
    <w:rsid w:val="008170B3"/>
    <w:rsid w:val="00817BA2"/>
    <w:rsid w:val="008227A2"/>
    <w:rsid w:val="00823466"/>
    <w:rsid w:val="008257C2"/>
    <w:rsid w:val="008276F7"/>
    <w:rsid w:val="00827A13"/>
    <w:rsid w:val="00831F21"/>
    <w:rsid w:val="0083324F"/>
    <w:rsid w:val="008336B4"/>
    <w:rsid w:val="0083379E"/>
    <w:rsid w:val="00833ED5"/>
    <w:rsid w:val="00835D25"/>
    <w:rsid w:val="00835D9F"/>
    <w:rsid w:val="00837B19"/>
    <w:rsid w:val="008453E1"/>
    <w:rsid w:val="00845931"/>
    <w:rsid w:val="00854369"/>
    <w:rsid w:val="00854E67"/>
    <w:rsid w:val="00862287"/>
    <w:rsid w:val="0086372D"/>
    <w:rsid w:val="00874AF3"/>
    <w:rsid w:val="00877885"/>
    <w:rsid w:val="0088767D"/>
    <w:rsid w:val="00893046"/>
    <w:rsid w:val="008936B2"/>
    <w:rsid w:val="00893D03"/>
    <w:rsid w:val="008A06A9"/>
    <w:rsid w:val="008A17A6"/>
    <w:rsid w:val="008A425E"/>
    <w:rsid w:val="008A45B1"/>
    <w:rsid w:val="008A51B9"/>
    <w:rsid w:val="008A5364"/>
    <w:rsid w:val="008B261B"/>
    <w:rsid w:val="008B4C34"/>
    <w:rsid w:val="008B6AB0"/>
    <w:rsid w:val="008B7C48"/>
    <w:rsid w:val="008C0E03"/>
    <w:rsid w:val="008C1D7C"/>
    <w:rsid w:val="008D09EA"/>
    <w:rsid w:val="008D1016"/>
    <w:rsid w:val="008D369A"/>
    <w:rsid w:val="008D37CB"/>
    <w:rsid w:val="008D3C1F"/>
    <w:rsid w:val="008D60B2"/>
    <w:rsid w:val="008D6FE9"/>
    <w:rsid w:val="008E1D8C"/>
    <w:rsid w:val="008E2914"/>
    <w:rsid w:val="008E37F3"/>
    <w:rsid w:val="008E41AE"/>
    <w:rsid w:val="008E7A82"/>
    <w:rsid w:val="008F1A94"/>
    <w:rsid w:val="008F3172"/>
    <w:rsid w:val="00906272"/>
    <w:rsid w:val="00907B24"/>
    <w:rsid w:val="00912FD0"/>
    <w:rsid w:val="00913678"/>
    <w:rsid w:val="009158D1"/>
    <w:rsid w:val="00915936"/>
    <w:rsid w:val="0092249E"/>
    <w:rsid w:val="009228E3"/>
    <w:rsid w:val="00922FEA"/>
    <w:rsid w:val="0093061A"/>
    <w:rsid w:val="00931AE1"/>
    <w:rsid w:val="00942179"/>
    <w:rsid w:val="0094441D"/>
    <w:rsid w:val="00947BDA"/>
    <w:rsid w:val="00947C4F"/>
    <w:rsid w:val="00950648"/>
    <w:rsid w:val="0095151F"/>
    <w:rsid w:val="009526D9"/>
    <w:rsid w:val="00954ABC"/>
    <w:rsid w:val="00954C61"/>
    <w:rsid w:val="00960011"/>
    <w:rsid w:val="00962E23"/>
    <w:rsid w:val="00964EEC"/>
    <w:rsid w:val="009668C8"/>
    <w:rsid w:val="00966D96"/>
    <w:rsid w:val="00967A2F"/>
    <w:rsid w:val="00972A1E"/>
    <w:rsid w:val="009755C4"/>
    <w:rsid w:val="0097677F"/>
    <w:rsid w:val="00976DF5"/>
    <w:rsid w:val="00977D95"/>
    <w:rsid w:val="00980368"/>
    <w:rsid w:val="009910D0"/>
    <w:rsid w:val="0099188F"/>
    <w:rsid w:val="00992448"/>
    <w:rsid w:val="00996278"/>
    <w:rsid w:val="00996EB2"/>
    <w:rsid w:val="00997F54"/>
    <w:rsid w:val="009A10A0"/>
    <w:rsid w:val="009A1629"/>
    <w:rsid w:val="009B390C"/>
    <w:rsid w:val="009B3CBD"/>
    <w:rsid w:val="009B4C3B"/>
    <w:rsid w:val="009C1938"/>
    <w:rsid w:val="009C286E"/>
    <w:rsid w:val="009C42B8"/>
    <w:rsid w:val="009D124D"/>
    <w:rsid w:val="009D184F"/>
    <w:rsid w:val="009D5CF0"/>
    <w:rsid w:val="009D6422"/>
    <w:rsid w:val="009D7310"/>
    <w:rsid w:val="009E0C5C"/>
    <w:rsid w:val="009E16E9"/>
    <w:rsid w:val="009E1E43"/>
    <w:rsid w:val="009E39FC"/>
    <w:rsid w:val="009E56C4"/>
    <w:rsid w:val="009E5C08"/>
    <w:rsid w:val="00A00123"/>
    <w:rsid w:val="00A01847"/>
    <w:rsid w:val="00A05389"/>
    <w:rsid w:val="00A121D5"/>
    <w:rsid w:val="00A14C44"/>
    <w:rsid w:val="00A17344"/>
    <w:rsid w:val="00A1798B"/>
    <w:rsid w:val="00A23B0A"/>
    <w:rsid w:val="00A27286"/>
    <w:rsid w:val="00A317D6"/>
    <w:rsid w:val="00A319B8"/>
    <w:rsid w:val="00A31AFE"/>
    <w:rsid w:val="00A327B2"/>
    <w:rsid w:val="00A3436C"/>
    <w:rsid w:val="00A3774A"/>
    <w:rsid w:val="00A42210"/>
    <w:rsid w:val="00A44FB9"/>
    <w:rsid w:val="00A50794"/>
    <w:rsid w:val="00A52705"/>
    <w:rsid w:val="00A52FEF"/>
    <w:rsid w:val="00A657BE"/>
    <w:rsid w:val="00A67F86"/>
    <w:rsid w:val="00A70E35"/>
    <w:rsid w:val="00A73D18"/>
    <w:rsid w:val="00A770DB"/>
    <w:rsid w:val="00A82BEC"/>
    <w:rsid w:val="00A832EC"/>
    <w:rsid w:val="00A8391D"/>
    <w:rsid w:val="00A85269"/>
    <w:rsid w:val="00A9209F"/>
    <w:rsid w:val="00A940FD"/>
    <w:rsid w:val="00AB097E"/>
    <w:rsid w:val="00AB24B2"/>
    <w:rsid w:val="00AB4F02"/>
    <w:rsid w:val="00AB7676"/>
    <w:rsid w:val="00AC3663"/>
    <w:rsid w:val="00AC5475"/>
    <w:rsid w:val="00AD0F5B"/>
    <w:rsid w:val="00AD159C"/>
    <w:rsid w:val="00AD654D"/>
    <w:rsid w:val="00AD6C8D"/>
    <w:rsid w:val="00AE317C"/>
    <w:rsid w:val="00AE47C1"/>
    <w:rsid w:val="00AF0EDE"/>
    <w:rsid w:val="00AF1881"/>
    <w:rsid w:val="00AF4384"/>
    <w:rsid w:val="00AF450A"/>
    <w:rsid w:val="00AF590A"/>
    <w:rsid w:val="00AF5A96"/>
    <w:rsid w:val="00AF5E35"/>
    <w:rsid w:val="00AF687B"/>
    <w:rsid w:val="00AF7228"/>
    <w:rsid w:val="00B11F76"/>
    <w:rsid w:val="00B13C9F"/>
    <w:rsid w:val="00B226EC"/>
    <w:rsid w:val="00B2284A"/>
    <w:rsid w:val="00B25F66"/>
    <w:rsid w:val="00B32074"/>
    <w:rsid w:val="00B44505"/>
    <w:rsid w:val="00B45EF1"/>
    <w:rsid w:val="00B469D7"/>
    <w:rsid w:val="00B46CDF"/>
    <w:rsid w:val="00B501BD"/>
    <w:rsid w:val="00B53B37"/>
    <w:rsid w:val="00B67322"/>
    <w:rsid w:val="00B67FC5"/>
    <w:rsid w:val="00B7186D"/>
    <w:rsid w:val="00B826BE"/>
    <w:rsid w:val="00B843D0"/>
    <w:rsid w:val="00B872BE"/>
    <w:rsid w:val="00B87E1B"/>
    <w:rsid w:val="00B904DD"/>
    <w:rsid w:val="00B910A9"/>
    <w:rsid w:val="00BA5928"/>
    <w:rsid w:val="00BA5F4F"/>
    <w:rsid w:val="00BB070B"/>
    <w:rsid w:val="00BB08AA"/>
    <w:rsid w:val="00BB08C9"/>
    <w:rsid w:val="00BB1FAD"/>
    <w:rsid w:val="00BB26C7"/>
    <w:rsid w:val="00BB35CC"/>
    <w:rsid w:val="00BB37FC"/>
    <w:rsid w:val="00BB4246"/>
    <w:rsid w:val="00BB6DE2"/>
    <w:rsid w:val="00BC0581"/>
    <w:rsid w:val="00BC4224"/>
    <w:rsid w:val="00BC4D44"/>
    <w:rsid w:val="00BC5693"/>
    <w:rsid w:val="00BC5CC7"/>
    <w:rsid w:val="00BD1FFC"/>
    <w:rsid w:val="00BD2BAB"/>
    <w:rsid w:val="00BE22F5"/>
    <w:rsid w:val="00BE43F0"/>
    <w:rsid w:val="00BF3F1E"/>
    <w:rsid w:val="00BF5646"/>
    <w:rsid w:val="00BF60D2"/>
    <w:rsid w:val="00C037F4"/>
    <w:rsid w:val="00C038CB"/>
    <w:rsid w:val="00C05C57"/>
    <w:rsid w:val="00C06DFA"/>
    <w:rsid w:val="00C07472"/>
    <w:rsid w:val="00C07ADA"/>
    <w:rsid w:val="00C12407"/>
    <w:rsid w:val="00C13749"/>
    <w:rsid w:val="00C1374B"/>
    <w:rsid w:val="00C1531C"/>
    <w:rsid w:val="00C15342"/>
    <w:rsid w:val="00C1623A"/>
    <w:rsid w:val="00C16EBD"/>
    <w:rsid w:val="00C20FE0"/>
    <w:rsid w:val="00C21F77"/>
    <w:rsid w:val="00C23885"/>
    <w:rsid w:val="00C24388"/>
    <w:rsid w:val="00C246C9"/>
    <w:rsid w:val="00C26801"/>
    <w:rsid w:val="00C27D42"/>
    <w:rsid w:val="00C30C85"/>
    <w:rsid w:val="00C31B6D"/>
    <w:rsid w:val="00C37303"/>
    <w:rsid w:val="00C378D9"/>
    <w:rsid w:val="00C4036F"/>
    <w:rsid w:val="00C4316E"/>
    <w:rsid w:val="00C44BA1"/>
    <w:rsid w:val="00C52843"/>
    <w:rsid w:val="00C54C39"/>
    <w:rsid w:val="00C56331"/>
    <w:rsid w:val="00C6687F"/>
    <w:rsid w:val="00C7096E"/>
    <w:rsid w:val="00C75064"/>
    <w:rsid w:val="00C7720F"/>
    <w:rsid w:val="00C82F20"/>
    <w:rsid w:val="00C879B9"/>
    <w:rsid w:val="00C91D2A"/>
    <w:rsid w:val="00C94DC1"/>
    <w:rsid w:val="00C951B9"/>
    <w:rsid w:val="00C95CD0"/>
    <w:rsid w:val="00C971E7"/>
    <w:rsid w:val="00C97F84"/>
    <w:rsid w:val="00CA14C5"/>
    <w:rsid w:val="00CA3ACE"/>
    <w:rsid w:val="00CA733B"/>
    <w:rsid w:val="00CB1EED"/>
    <w:rsid w:val="00CB21D3"/>
    <w:rsid w:val="00CB3AEA"/>
    <w:rsid w:val="00CC7165"/>
    <w:rsid w:val="00CD07B8"/>
    <w:rsid w:val="00CD09BC"/>
    <w:rsid w:val="00CD0ABC"/>
    <w:rsid w:val="00CD277E"/>
    <w:rsid w:val="00CD3E9B"/>
    <w:rsid w:val="00CD605D"/>
    <w:rsid w:val="00CE146E"/>
    <w:rsid w:val="00CF25AD"/>
    <w:rsid w:val="00CF6DD2"/>
    <w:rsid w:val="00D00311"/>
    <w:rsid w:val="00D041C6"/>
    <w:rsid w:val="00D041D6"/>
    <w:rsid w:val="00D11734"/>
    <w:rsid w:val="00D12A14"/>
    <w:rsid w:val="00D134E7"/>
    <w:rsid w:val="00D141BB"/>
    <w:rsid w:val="00D15A9B"/>
    <w:rsid w:val="00D15C90"/>
    <w:rsid w:val="00D15CE3"/>
    <w:rsid w:val="00D20C21"/>
    <w:rsid w:val="00D2189C"/>
    <w:rsid w:val="00D30109"/>
    <w:rsid w:val="00D310E6"/>
    <w:rsid w:val="00D3380B"/>
    <w:rsid w:val="00D367D6"/>
    <w:rsid w:val="00D37F40"/>
    <w:rsid w:val="00D40375"/>
    <w:rsid w:val="00D41262"/>
    <w:rsid w:val="00D42464"/>
    <w:rsid w:val="00D458B4"/>
    <w:rsid w:val="00D464CC"/>
    <w:rsid w:val="00D500ED"/>
    <w:rsid w:val="00D53595"/>
    <w:rsid w:val="00D559BB"/>
    <w:rsid w:val="00D56AB8"/>
    <w:rsid w:val="00D57FF6"/>
    <w:rsid w:val="00D646D1"/>
    <w:rsid w:val="00D64A3C"/>
    <w:rsid w:val="00D70267"/>
    <w:rsid w:val="00D72438"/>
    <w:rsid w:val="00D75503"/>
    <w:rsid w:val="00D80E4D"/>
    <w:rsid w:val="00D84214"/>
    <w:rsid w:val="00D9433C"/>
    <w:rsid w:val="00DA3DCD"/>
    <w:rsid w:val="00DA4FC6"/>
    <w:rsid w:val="00DB26E2"/>
    <w:rsid w:val="00DB37E9"/>
    <w:rsid w:val="00DB5DDC"/>
    <w:rsid w:val="00DB5EBF"/>
    <w:rsid w:val="00DB717F"/>
    <w:rsid w:val="00DC18E4"/>
    <w:rsid w:val="00DC2158"/>
    <w:rsid w:val="00DC239A"/>
    <w:rsid w:val="00DD10A9"/>
    <w:rsid w:val="00DD1E64"/>
    <w:rsid w:val="00DD2085"/>
    <w:rsid w:val="00DD3D90"/>
    <w:rsid w:val="00DE05AD"/>
    <w:rsid w:val="00DE06B1"/>
    <w:rsid w:val="00DE4B55"/>
    <w:rsid w:val="00DE5234"/>
    <w:rsid w:val="00DF3094"/>
    <w:rsid w:val="00DF3EA6"/>
    <w:rsid w:val="00DF754C"/>
    <w:rsid w:val="00E002DF"/>
    <w:rsid w:val="00E007A2"/>
    <w:rsid w:val="00E0325E"/>
    <w:rsid w:val="00E04955"/>
    <w:rsid w:val="00E056A6"/>
    <w:rsid w:val="00E06734"/>
    <w:rsid w:val="00E07455"/>
    <w:rsid w:val="00E141F1"/>
    <w:rsid w:val="00E15FD3"/>
    <w:rsid w:val="00E22FBF"/>
    <w:rsid w:val="00E2500C"/>
    <w:rsid w:val="00E255DC"/>
    <w:rsid w:val="00E25C43"/>
    <w:rsid w:val="00E261A3"/>
    <w:rsid w:val="00E30489"/>
    <w:rsid w:val="00E41595"/>
    <w:rsid w:val="00E43543"/>
    <w:rsid w:val="00E44415"/>
    <w:rsid w:val="00E44F90"/>
    <w:rsid w:val="00E4707D"/>
    <w:rsid w:val="00E50B88"/>
    <w:rsid w:val="00E56440"/>
    <w:rsid w:val="00E6180C"/>
    <w:rsid w:val="00E61A49"/>
    <w:rsid w:val="00E73004"/>
    <w:rsid w:val="00E735DA"/>
    <w:rsid w:val="00E74941"/>
    <w:rsid w:val="00E80AB4"/>
    <w:rsid w:val="00E810C1"/>
    <w:rsid w:val="00E82122"/>
    <w:rsid w:val="00E85E26"/>
    <w:rsid w:val="00E862C3"/>
    <w:rsid w:val="00E91525"/>
    <w:rsid w:val="00E93983"/>
    <w:rsid w:val="00E95CC9"/>
    <w:rsid w:val="00E97080"/>
    <w:rsid w:val="00EA0E5C"/>
    <w:rsid w:val="00EA1A58"/>
    <w:rsid w:val="00EA1FC7"/>
    <w:rsid w:val="00EA2B8D"/>
    <w:rsid w:val="00EA323E"/>
    <w:rsid w:val="00EA3AC7"/>
    <w:rsid w:val="00EA3E79"/>
    <w:rsid w:val="00EA7C51"/>
    <w:rsid w:val="00EB30C5"/>
    <w:rsid w:val="00EB3343"/>
    <w:rsid w:val="00EB3A13"/>
    <w:rsid w:val="00EB3A92"/>
    <w:rsid w:val="00EC2535"/>
    <w:rsid w:val="00EC5D26"/>
    <w:rsid w:val="00EC6327"/>
    <w:rsid w:val="00ED3474"/>
    <w:rsid w:val="00ED528E"/>
    <w:rsid w:val="00ED6B16"/>
    <w:rsid w:val="00EE00B9"/>
    <w:rsid w:val="00EE1A9F"/>
    <w:rsid w:val="00EE27C7"/>
    <w:rsid w:val="00EE3B6A"/>
    <w:rsid w:val="00EE436C"/>
    <w:rsid w:val="00EF01BF"/>
    <w:rsid w:val="00EF222E"/>
    <w:rsid w:val="00EF6169"/>
    <w:rsid w:val="00EF6614"/>
    <w:rsid w:val="00EF6857"/>
    <w:rsid w:val="00F022B9"/>
    <w:rsid w:val="00F025D6"/>
    <w:rsid w:val="00F04B69"/>
    <w:rsid w:val="00F0538E"/>
    <w:rsid w:val="00F14B63"/>
    <w:rsid w:val="00F15026"/>
    <w:rsid w:val="00F153BC"/>
    <w:rsid w:val="00F15626"/>
    <w:rsid w:val="00F15B85"/>
    <w:rsid w:val="00F21145"/>
    <w:rsid w:val="00F2497E"/>
    <w:rsid w:val="00F301C7"/>
    <w:rsid w:val="00F315E0"/>
    <w:rsid w:val="00F3599B"/>
    <w:rsid w:val="00F35DF4"/>
    <w:rsid w:val="00F402FF"/>
    <w:rsid w:val="00F412F5"/>
    <w:rsid w:val="00F41714"/>
    <w:rsid w:val="00F41A46"/>
    <w:rsid w:val="00F43880"/>
    <w:rsid w:val="00F4647A"/>
    <w:rsid w:val="00F472DD"/>
    <w:rsid w:val="00F51120"/>
    <w:rsid w:val="00F54F7E"/>
    <w:rsid w:val="00F550C7"/>
    <w:rsid w:val="00F563A6"/>
    <w:rsid w:val="00F57D86"/>
    <w:rsid w:val="00F63C5D"/>
    <w:rsid w:val="00F64DF6"/>
    <w:rsid w:val="00F673B5"/>
    <w:rsid w:val="00F72FB6"/>
    <w:rsid w:val="00F73A1A"/>
    <w:rsid w:val="00F807FC"/>
    <w:rsid w:val="00F81C29"/>
    <w:rsid w:val="00F91DAF"/>
    <w:rsid w:val="00F93E7E"/>
    <w:rsid w:val="00F941CA"/>
    <w:rsid w:val="00FA23EC"/>
    <w:rsid w:val="00FA3483"/>
    <w:rsid w:val="00FA76C0"/>
    <w:rsid w:val="00FB018A"/>
    <w:rsid w:val="00FB05E1"/>
    <w:rsid w:val="00FB187A"/>
    <w:rsid w:val="00FB50DB"/>
    <w:rsid w:val="00FB7F66"/>
    <w:rsid w:val="00FC41CA"/>
    <w:rsid w:val="00FC6A34"/>
    <w:rsid w:val="00FC79BA"/>
    <w:rsid w:val="00FD120E"/>
    <w:rsid w:val="00FD77FF"/>
    <w:rsid w:val="00FE1371"/>
    <w:rsid w:val="00FE2C34"/>
    <w:rsid w:val="00FE2F7D"/>
    <w:rsid w:val="00FE425E"/>
    <w:rsid w:val="00FE5C2F"/>
    <w:rsid w:val="00FF14FE"/>
    <w:rsid w:val="00FF1B0E"/>
    <w:rsid w:val="00FF3058"/>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183A1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ind w:left="72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ind w:left="72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hyperlink" Target="https://forum.benmap.org/%20" TargetMode="External"/><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image" Target="media/image3.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8.png"/><Relationship Id="rId76"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51.PNG"/><Relationship Id="rId2" Type="http://schemas.openxmlformats.org/officeDocument/2006/relationships/customXml" Target="../customXml/item2.xml"/><Relationship Id="rId16" Type="http://schemas.openxmlformats.org/officeDocument/2006/relationships/hyperlink" Target="http://www.epa.gov/air/benmap/docs.html" TargetMode="External"/><Relationship Id="rId29" Type="http://schemas.openxmlformats.org/officeDocument/2006/relationships/image" Target="media/image11.png"/><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70.PNG"/><Relationship Id="rId74" Type="http://schemas.openxmlformats.org/officeDocument/2006/relationships/image" Target="media/image54.png"/><Relationship Id="rId5" Type="http://schemas.openxmlformats.org/officeDocument/2006/relationships/customXml" Target="../customXml/item5.xml"/><Relationship Id="rId61" Type="http://schemas.openxmlformats.org/officeDocument/2006/relationships/image" Target="media/image42.png"/><Relationship Id="rId82" Type="http://schemas.microsoft.com/office/2011/relationships/commentsExtended" Target="commentsExtended.xml"/><Relationship Id="rId10" Type="http://schemas.openxmlformats.org/officeDocument/2006/relationships/webSettings" Target="webSettings.xml"/><Relationship Id="rId19" Type="http://schemas.openxmlformats.org/officeDocument/2006/relationships/hyperlink" Target="https://www.epa.gov/benmap/benmap-downloads" TargetMode="External"/><Relationship Id="rId31" Type="http://schemas.openxmlformats.org/officeDocument/2006/relationships/image" Target="media/image12.png"/><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3.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49.png"/><Relationship Id="rId77" Type="http://schemas.openxmlformats.org/officeDocument/2006/relationships/theme" Target="theme/theme1.xml"/><Relationship Id="rId8" Type="http://schemas.microsoft.com/office/2007/relationships/stylesWithEffects" Target="stylesWithEffects.xml"/><Relationship Id="rId51" Type="http://schemas.openxmlformats.org/officeDocument/2006/relationships/hyperlink" Target="https://fred.stlouisfed.org/categories/32264" TargetMode="External"/><Relationship Id="rId72" Type="http://schemas.openxmlformats.org/officeDocument/2006/relationships/image" Target="media/image52.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epa.gov/air/benmap/docs.html" TargetMode="External"/><Relationship Id="rId25" Type="http://schemas.openxmlformats.org/officeDocument/2006/relationships/image" Target="media/image7.png"/><Relationship Id="rId33" Type="http://schemas.openxmlformats.org/officeDocument/2006/relationships/image" Target="media/image16.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0.png"/><Relationship Id="rId67" Type="http://schemas.openxmlformats.org/officeDocument/2006/relationships/image" Target="media/image47.png"/><Relationship Id="rId20" Type="http://schemas.openxmlformats.org/officeDocument/2006/relationships/hyperlink" Target="https://www.epa.gov/benmap/benmap-ce-training-materials" TargetMode="External"/><Relationship Id="rId41" Type="http://schemas.openxmlformats.org/officeDocument/2006/relationships/image" Target="media/image24.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0.png"/><Relationship Id="rId75" Type="http://schemas.openxmlformats.org/officeDocument/2006/relationships/footer" Target="footer2.xml"/><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4.xml><?xml version="1.0" encoding="utf-8"?>
<?mso-contentType ?>
<SharedContentType xmlns="Microsoft.SharePoint.Taxonomy.ContentTypeSync" SourceId="29f62856-1543-49d4-a736-4569d363f533" ContentTypeId="0x0101" PreviousValue="false"/>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3.xml><?xml version="1.0" encoding="utf-8"?>
<ds:datastoreItem xmlns:ds="http://schemas.openxmlformats.org/officeDocument/2006/customXml" ds:itemID="{8F6139EA-5E07-4847-9CD5-D1021C73A8C5}">
  <ds:schemaRefs>
    <ds:schemaRef ds:uri="http://purl.org/dc/elements/1.1/"/>
    <ds:schemaRef ds:uri="4ffa91fb-a0ff-4ac5-b2db-65c790d184a4"/>
    <ds:schemaRef ds:uri="http://schemas.microsoft.com/sharepoint.v3"/>
    <ds:schemaRef ds:uri="a5cdfec9-6c42-4416-9938-6d01166e3ae1"/>
    <ds:schemaRef ds:uri="http://schemas.microsoft.com/sharepoint/v3"/>
    <ds:schemaRef ds:uri="http://purl.org/dc/dcmitype/"/>
    <ds:schemaRef ds:uri="http://purl.org/dc/terms/"/>
    <ds:schemaRef ds:uri="http://schemas.microsoft.com/sharepoint/v3/fields"/>
    <ds:schemaRef ds:uri="http://schemas.openxmlformats.org/package/2006/metadata/core-properties"/>
    <ds:schemaRef ds:uri="http://schemas.microsoft.com/office/2006/documentManagement/types"/>
    <ds:schemaRef ds:uri="http://schemas.microsoft.com/office/2006/metadata/properties"/>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5.xml><?xml version="1.0" encoding="utf-8"?>
<ds:datastoreItem xmlns:ds="http://schemas.openxmlformats.org/officeDocument/2006/customXml" ds:itemID="{3808FDC3-BF45-43DC-A0C0-50803B262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D660BB6C</Template>
  <TotalTime>94</TotalTime>
  <Pages>54</Pages>
  <Words>10015</Words>
  <Characters>57088</Characters>
  <Application>Microsoft Office Word</Application>
  <DocSecurity>0</DocSecurity>
  <Lines>475</Lines>
  <Paragraphs>133</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66970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22</cp:revision>
  <cp:lastPrinted>2017-05-18T19:33:00Z</cp:lastPrinted>
  <dcterms:created xsi:type="dcterms:W3CDTF">2018-11-16T20:12:00Z</dcterms:created>
  <dcterms:modified xsi:type="dcterms:W3CDTF">2019-02-13T18:05:00Z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